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5CC0" w14:textId="4C79E24C" w:rsidR="00E053CB" w:rsidRPr="00207615" w:rsidRDefault="00E053CB" w:rsidP="00E053C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B5DC3">
        <w:rPr>
          <w:rFonts w:cs="Arial"/>
          <w:sz w:val="24"/>
          <w:szCs w:val="24"/>
        </w:rPr>
        <w:t>11988</w:t>
      </w:r>
    </w:p>
    <w:p w14:paraId="0F8B31F5" w14:textId="77777777" w:rsidR="00E053CB" w:rsidRPr="00C51EC1" w:rsidRDefault="00E053CB" w:rsidP="00E053C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7D98EA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D5013">
        <w:rPr>
          <w:rFonts w:ascii="Arial" w:hAnsi="Arial"/>
          <w:sz w:val="24"/>
          <w:lang w:val="en-US"/>
        </w:rPr>
        <w:t>5</w:t>
      </w:r>
      <w:r w:rsidR="00F552C4" w:rsidRPr="002F0A1C">
        <w:rPr>
          <w:rFonts w:ascii="Arial" w:hAnsi="Arial"/>
          <w:sz w:val="24"/>
          <w:lang w:val="en-US"/>
        </w:rPr>
        <w:t>.</w:t>
      </w:r>
      <w:r w:rsidR="00E736C7">
        <w:rPr>
          <w:rFonts w:ascii="Arial" w:hAnsi="Arial"/>
          <w:sz w:val="24"/>
          <w:lang w:val="en-US"/>
        </w:rPr>
        <w:t>2.3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6672D7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14A41">
        <w:rPr>
          <w:rFonts w:ascii="Arial" w:hAnsi="Arial"/>
          <w:sz w:val="24"/>
          <w:lang w:val="en-US"/>
        </w:rPr>
        <w:t>[</w:t>
      </w:r>
      <w:proofErr w:type="spellStart"/>
      <w:r w:rsidR="00214A41">
        <w:rPr>
          <w:rFonts w:ascii="Arial" w:hAnsi="Arial"/>
          <w:sz w:val="24"/>
          <w:lang w:val="en-US"/>
        </w:rPr>
        <w:t>NR_pos_enh</w:t>
      </w:r>
      <w:proofErr w:type="spellEnd"/>
      <w:r w:rsidR="00B850E0">
        <w:rPr>
          <w:rFonts w:ascii="Arial" w:hAnsi="Arial"/>
          <w:sz w:val="24"/>
          <w:lang w:val="en-US"/>
        </w:rPr>
        <w:t>-Perf</w:t>
      </w:r>
      <w:r w:rsidR="00214A41">
        <w:rPr>
          <w:rFonts w:ascii="Arial" w:hAnsi="Arial"/>
          <w:sz w:val="24"/>
          <w:lang w:val="en-US"/>
        </w:rPr>
        <w:t xml:space="preserve">] </w:t>
      </w:r>
      <w:r w:rsidR="00CD5013">
        <w:rPr>
          <w:rFonts w:ascii="Arial" w:hAnsi="Arial"/>
          <w:sz w:val="24"/>
          <w:lang w:val="en-US"/>
        </w:rPr>
        <w:t>Updated simulation result</w:t>
      </w:r>
      <w:r w:rsidR="001431D3">
        <w:rPr>
          <w:rFonts w:ascii="Arial" w:hAnsi="Arial"/>
          <w:sz w:val="24"/>
          <w:lang w:val="en-US"/>
        </w:rPr>
        <w:t>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312487">
        <w:rPr>
          <w:rFonts w:ascii="Arial" w:hAnsi="Arial"/>
          <w:sz w:val="24"/>
          <w:lang w:val="en-US"/>
        </w:rPr>
        <w:t>PRS-RSRPP</w:t>
      </w:r>
    </w:p>
    <w:p w14:paraId="22278769" w14:textId="76CBF48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DB5DC3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CCA24D1" w14:textId="27A95189" w:rsidR="001F70CE" w:rsidRDefault="00B92BF4" w:rsidP="001F70C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Measurement accuracy requirements for </w:t>
      </w:r>
      <w:r w:rsidR="00200EA8">
        <w:rPr>
          <w:sz w:val="22"/>
          <w:szCs w:val="22"/>
          <w:lang w:val="en-US"/>
        </w:rPr>
        <w:t xml:space="preserve">PRS-RSRPP in Rel-17 are still pending in </w:t>
      </w:r>
      <w:r w:rsidR="003509C8">
        <w:rPr>
          <w:sz w:val="22"/>
          <w:szCs w:val="22"/>
          <w:lang w:val="en-US"/>
        </w:rPr>
        <w:t>RAN4</w:t>
      </w:r>
      <w:r w:rsidR="00695A07">
        <w:rPr>
          <w:sz w:val="22"/>
          <w:szCs w:val="22"/>
          <w:lang w:val="en-US"/>
        </w:rPr>
        <w:t xml:space="preserve">. In RAN4#107, </w:t>
      </w:r>
      <w:r w:rsidR="00D63A44">
        <w:rPr>
          <w:sz w:val="22"/>
          <w:szCs w:val="22"/>
          <w:lang w:val="en-US"/>
        </w:rPr>
        <w:t>some companies</w:t>
      </w:r>
      <w:r w:rsidR="00695A07">
        <w:rPr>
          <w:sz w:val="22"/>
          <w:szCs w:val="22"/>
          <w:lang w:val="en-US"/>
        </w:rPr>
        <w:t xml:space="preserve"> update</w:t>
      </w:r>
      <w:r w:rsidR="00D63A44">
        <w:rPr>
          <w:sz w:val="22"/>
          <w:szCs w:val="22"/>
          <w:lang w:val="en-US"/>
        </w:rPr>
        <w:t>d</w:t>
      </w:r>
      <w:r w:rsidR="006E3765">
        <w:rPr>
          <w:sz w:val="22"/>
          <w:szCs w:val="22"/>
          <w:lang w:val="en-US"/>
        </w:rPr>
        <w:t xml:space="preserve"> simulation results and a new summary of results was provided [1].</w:t>
      </w:r>
    </w:p>
    <w:p w14:paraId="15C8CBCF" w14:textId="06C9CCDB" w:rsidR="00B17DB6" w:rsidRPr="00601042" w:rsidRDefault="00405396" w:rsidP="00601042">
      <w:pPr>
        <w:rPr>
          <w:sz w:val="22"/>
          <w:szCs w:val="22"/>
          <w:lang w:val="en-US"/>
        </w:rPr>
      </w:pPr>
      <w:r w:rsidRPr="00405396">
        <w:rPr>
          <w:sz w:val="22"/>
          <w:szCs w:val="22"/>
          <w:lang w:val="en-US"/>
        </w:rPr>
        <w:t xml:space="preserve">In </w:t>
      </w:r>
      <w:r w:rsidR="00B716F3">
        <w:rPr>
          <w:sz w:val="22"/>
          <w:szCs w:val="22"/>
          <w:lang w:val="en-US"/>
        </w:rPr>
        <w:t>this</w:t>
      </w:r>
      <w:r w:rsidR="00874121">
        <w:rPr>
          <w:sz w:val="22"/>
          <w:szCs w:val="22"/>
          <w:lang w:val="en-US"/>
        </w:rPr>
        <w:t xml:space="preserve"> </w:t>
      </w:r>
      <w:r w:rsidR="00B716F3">
        <w:rPr>
          <w:sz w:val="22"/>
          <w:szCs w:val="22"/>
          <w:lang w:val="en-US"/>
        </w:rPr>
        <w:t>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74161B" w:rsidRPr="00405396">
        <w:rPr>
          <w:sz w:val="22"/>
          <w:szCs w:val="22"/>
          <w:lang w:val="en-US"/>
        </w:rPr>
        <w:t xml:space="preserve">we </w:t>
      </w:r>
      <w:r w:rsidR="00601042">
        <w:rPr>
          <w:sz w:val="22"/>
          <w:szCs w:val="22"/>
          <w:lang w:val="en-US"/>
        </w:rPr>
        <w:t xml:space="preserve">provide updated </w:t>
      </w:r>
      <w:r w:rsidR="00601042">
        <w:rPr>
          <w:sz w:val="22"/>
          <w:szCs w:val="22"/>
        </w:rPr>
        <w:t>s</w:t>
      </w:r>
      <w:r w:rsidR="001221FD" w:rsidRPr="00601042">
        <w:rPr>
          <w:sz w:val="22"/>
          <w:szCs w:val="22"/>
        </w:rPr>
        <w:t xml:space="preserve">imulation results </w:t>
      </w:r>
      <w:r w:rsidR="00874121" w:rsidRPr="00601042">
        <w:rPr>
          <w:sz w:val="22"/>
          <w:szCs w:val="22"/>
        </w:rPr>
        <w:t>for PRS-RSRPP accuracy</w:t>
      </w:r>
      <w:r w:rsidR="00601042">
        <w:rPr>
          <w:sz w:val="22"/>
          <w:szCs w:val="22"/>
        </w:rPr>
        <w:t xml:space="preserve"> requirements.</w:t>
      </w:r>
      <w:r w:rsidR="00A237AC">
        <w:rPr>
          <w:sz w:val="22"/>
          <w:szCs w:val="22"/>
        </w:rPr>
        <w:t xml:space="preserve"> These new simulation results supersede </w:t>
      </w:r>
      <w:r w:rsidR="006B0586">
        <w:rPr>
          <w:sz w:val="22"/>
          <w:szCs w:val="22"/>
        </w:rPr>
        <w:t xml:space="preserve">our </w:t>
      </w:r>
      <w:r w:rsidR="00A237AC">
        <w:rPr>
          <w:sz w:val="22"/>
          <w:szCs w:val="22"/>
        </w:rPr>
        <w:t xml:space="preserve">previously </w:t>
      </w:r>
      <w:r w:rsidR="00D1154E">
        <w:rPr>
          <w:sz w:val="22"/>
          <w:szCs w:val="22"/>
        </w:rPr>
        <w:t>submitted results</w:t>
      </w:r>
      <w:r w:rsidR="006B0586">
        <w:rPr>
          <w:sz w:val="22"/>
          <w:szCs w:val="22"/>
        </w:rPr>
        <w:t xml:space="preserve"> [2, 3].</w:t>
      </w:r>
    </w:p>
    <w:p w14:paraId="48BC55B6" w14:textId="1E66F63B" w:rsidR="008500DF" w:rsidRDefault="002C2169" w:rsidP="005D6C7D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60BEB42F" w14:textId="64A2A4B7" w:rsidR="00573898" w:rsidRDefault="00573898" w:rsidP="004B2EFA">
      <w:pPr>
        <w:rPr>
          <w:sz w:val="22"/>
          <w:lang w:val="en-US"/>
        </w:rPr>
      </w:pPr>
      <w:r>
        <w:rPr>
          <w:sz w:val="22"/>
          <w:lang w:val="en-US"/>
        </w:rPr>
        <w:t xml:space="preserve">Simulation assumptions </w:t>
      </w:r>
      <w:r w:rsidR="00BA32A7">
        <w:rPr>
          <w:sz w:val="22"/>
          <w:lang w:val="en-US"/>
        </w:rPr>
        <w:t xml:space="preserve">to derive PRS-RSRPP </w:t>
      </w:r>
      <w:r w:rsidR="00A611CB">
        <w:rPr>
          <w:sz w:val="22"/>
          <w:lang w:val="en-US"/>
        </w:rPr>
        <w:t xml:space="preserve">measurement </w:t>
      </w:r>
      <w:r w:rsidR="00BA32A7">
        <w:rPr>
          <w:sz w:val="22"/>
          <w:lang w:val="en-US"/>
        </w:rPr>
        <w:t xml:space="preserve">accuracy </w:t>
      </w:r>
      <w:r w:rsidR="00A611CB">
        <w:rPr>
          <w:sz w:val="22"/>
          <w:lang w:val="en-US"/>
        </w:rPr>
        <w:t xml:space="preserve">requirements </w:t>
      </w:r>
      <w:r w:rsidR="00BA32A7">
        <w:rPr>
          <w:sz w:val="22"/>
          <w:lang w:val="en-US"/>
        </w:rPr>
        <w:t>were a</w:t>
      </w:r>
      <w:r w:rsidR="00A611CB">
        <w:rPr>
          <w:sz w:val="22"/>
          <w:lang w:val="en-US"/>
        </w:rPr>
        <w:t>gre</w:t>
      </w:r>
      <w:r w:rsidR="00BA32A7">
        <w:rPr>
          <w:sz w:val="22"/>
          <w:lang w:val="en-US"/>
        </w:rPr>
        <w:t>ed in RAN4#103-e [</w:t>
      </w:r>
      <w:r w:rsidR="00FB2BD4">
        <w:rPr>
          <w:sz w:val="22"/>
          <w:lang w:val="en-US"/>
        </w:rPr>
        <w:t>4</w:t>
      </w:r>
      <w:r w:rsidR="00BA32A7">
        <w:rPr>
          <w:sz w:val="22"/>
          <w:lang w:val="en-US"/>
        </w:rPr>
        <w:t>].</w:t>
      </w:r>
    </w:p>
    <w:p w14:paraId="699D903A" w14:textId="27AACB16" w:rsidR="00266250" w:rsidRDefault="00CE42B5" w:rsidP="004B2EFA">
      <w:pPr>
        <w:rPr>
          <w:rFonts w:eastAsia="Batang"/>
          <w:bCs/>
          <w:sz w:val="22"/>
          <w:szCs w:val="24"/>
          <w:lang w:val="en-US"/>
        </w:rPr>
      </w:pPr>
      <w:r>
        <w:rPr>
          <w:sz w:val="22"/>
          <w:lang w:val="en-US"/>
        </w:rPr>
        <w:t>Simulated accuracy for the two-tap channel model</w:t>
      </w:r>
      <w:r w:rsidR="002110F1">
        <w:rPr>
          <w:sz w:val="22"/>
          <w:lang w:val="en-US"/>
        </w:rPr>
        <w:t xml:space="preserve"> (</w:t>
      </w:r>
      <w:r w:rsidR="00060B42" w:rsidRPr="00060B42">
        <w:rPr>
          <w:sz w:val="22"/>
          <w:lang w:val="en-US"/>
        </w:rPr>
        <w:t>38.101-4 Annex B.2.4</w:t>
      </w:r>
      <w:r w:rsidR="002110F1">
        <w:rPr>
          <w:sz w:val="22"/>
          <w:lang w:val="en-US"/>
        </w:rPr>
        <w:t>)</w:t>
      </w:r>
      <w:r>
        <w:rPr>
          <w:sz w:val="22"/>
          <w:lang w:val="en-US"/>
        </w:rPr>
        <w:t xml:space="preserve"> with parameters </w:t>
      </w:r>
      <w:r w:rsidR="002A4B8D" w:rsidRPr="002A4B8D">
        <w:rPr>
          <w:rFonts w:eastAsia="Batang"/>
          <w:bCs/>
          <w:i/>
          <w:sz w:val="22"/>
          <w:szCs w:val="24"/>
          <w:lang w:val="en-US"/>
        </w:rPr>
        <w:t xml:space="preserve">a </w:t>
      </w:r>
      <w:r w:rsidR="002A4B8D" w:rsidRPr="002A4B8D">
        <w:rPr>
          <w:rFonts w:eastAsia="Batang"/>
          <w:bCs/>
          <w:iCs/>
          <w:sz w:val="22"/>
          <w:szCs w:val="24"/>
          <w:lang w:val="en-US"/>
        </w:rPr>
        <w:t xml:space="preserve">= 1,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τ</m:t>
            </m:r>
          </m:e>
          <m:sub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d</m:t>
            </m:r>
          </m:sub>
        </m:sSub>
        <m:r>
          <w:rPr>
            <w:rFonts w:ascii="Cambria Math" w:eastAsia="Batang" w:hAnsi="Cambria Math"/>
            <w:sz w:val="22"/>
            <w:szCs w:val="24"/>
            <w:lang w:val="en-US"/>
          </w:rPr>
          <m:t>=0.45</m:t>
        </m:r>
      </m:oMath>
      <w:r w:rsidR="002A4B8D" w:rsidRPr="002A4B8D">
        <w:rPr>
          <w:rFonts w:eastAsia="Batang"/>
          <w:bCs/>
          <w:sz w:val="22"/>
          <w:szCs w:val="24"/>
          <w:lang w:val="en-US"/>
        </w:rPr>
        <w:t xml:space="preserve"> µs and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4"/>
                <w:lang w:val="en-US"/>
              </w:rPr>
              <m:t>D</m:t>
            </m:r>
          </m:sub>
        </m:sSub>
        <m:r>
          <w:rPr>
            <w:rFonts w:ascii="Cambria Math" w:eastAsia="Batang" w:hAnsi="Cambria Math"/>
            <w:sz w:val="22"/>
            <w:szCs w:val="24"/>
            <w:lang w:val="en-US"/>
          </w:rPr>
          <m:t>=5</m:t>
        </m:r>
      </m:oMath>
      <w:r w:rsidR="002A4B8D" w:rsidRPr="002A4B8D">
        <w:rPr>
          <w:rFonts w:eastAsia="Batang"/>
          <w:bCs/>
          <w:sz w:val="22"/>
          <w:szCs w:val="24"/>
          <w:lang w:val="en-US"/>
        </w:rPr>
        <w:t xml:space="preserve"> Hz</w:t>
      </w:r>
      <w:r w:rsidR="00855CAD">
        <w:rPr>
          <w:rFonts w:eastAsia="Batang"/>
          <w:bCs/>
          <w:sz w:val="22"/>
          <w:szCs w:val="24"/>
          <w:lang w:val="en-US"/>
        </w:rPr>
        <w:t xml:space="preserve"> </w:t>
      </w:r>
      <w:r w:rsidR="00B7218A">
        <w:rPr>
          <w:rFonts w:eastAsia="Batang"/>
          <w:bCs/>
          <w:sz w:val="22"/>
          <w:szCs w:val="24"/>
          <w:lang w:val="en-US"/>
        </w:rPr>
        <w:t xml:space="preserve">is shown in the tables below for FR1 </w:t>
      </w:r>
      <w:r w:rsidR="001A05BD">
        <w:rPr>
          <w:rFonts w:eastAsia="Batang"/>
          <w:bCs/>
          <w:sz w:val="22"/>
          <w:szCs w:val="24"/>
          <w:lang w:val="en-US"/>
        </w:rPr>
        <w:t>(</w:t>
      </w:r>
      <w:r w:rsidR="00B7218A">
        <w:rPr>
          <w:rFonts w:eastAsia="Batang"/>
          <w:bCs/>
          <w:sz w:val="22"/>
          <w:szCs w:val="24"/>
          <w:lang w:val="en-US"/>
        </w:rPr>
        <w:t xml:space="preserve">SCS = 15 kHz, 30 </w:t>
      </w:r>
      <w:proofErr w:type="gramStart"/>
      <w:r w:rsidR="00B7218A">
        <w:rPr>
          <w:rFonts w:eastAsia="Batang"/>
          <w:bCs/>
          <w:sz w:val="22"/>
          <w:szCs w:val="24"/>
          <w:lang w:val="en-US"/>
        </w:rPr>
        <w:t>kHz</w:t>
      </w:r>
      <w:proofErr w:type="gramEnd"/>
      <w:r w:rsidR="00B7218A">
        <w:rPr>
          <w:rFonts w:eastAsia="Batang"/>
          <w:bCs/>
          <w:sz w:val="22"/>
          <w:szCs w:val="24"/>
          <w:lang w:val="en-US"/>
        </w:rPr>
        <w:t xml:space="preserve"> and 60 kHz</w:t>
      </w:r>
      <w:r w:rsidR="001A05BD">
        <w:rPr>
          <w:rFonts w:eastAsia="Batang"/>
          <w:bCs/>
          <w:sz w:val="22"/>
          <w:szCs w:val="24"/>
          <w:lang w:val="en-US"/>
        </w:rPr>
        <w:t>) and FR2 (60 kHz and 120 kHz)</w:t>
      </w:r>
      <w:r w:rsidR="00B7218A">
        <w:rPr>
          <w:rFonts w:eastAsia="Batang"/>
          <w:bCs/>
          <w:sz w:val="22"/>
          <w:szCs w:val="24"/>
          <w:lang w:val="en-US"/>
        </w:rPr>
        <w:t>.</w:t>
      </w:r>
      <w:r w:rsidR="003A28DF">
        <w:rPr>
          <w:rFonts w:eastAsia="Batang"/>
          <w:bCs/>
          <w:sz w:val="22"/>
          <w:szCs w:val="24"/>
          <w:lang w:val="en-US"/>
        </w:rPr>
        <w:t xml:space="preserve"> The reported accuracy does not include RF impairment margin.</w:t>
      </w:r>
    </w:p>
    <w:p w14:paraId="21737AF7" w14:textId="66410EE6" w:rsidR="001A4076" w:rsidRDefault="001A4076" w:rsidP="004B2EFA">
      <w:pPr>
        <w:rPr>
          <w:sz w:val="22"/>
          <w:lang w:val="en-US"/>
        </w:rPr>
      </w:pPr>
    </w:p>
    <w:tbl>
      <w:tblPr>
        <w:tblW w:w="7917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9"/>
      </w:tblGrid>
      <w:tr w:rsidR="001A4076" w:rsidRPr="004E4BE5" w14:paraId="6D7E09FB" w14:textId="77777777" w:rsidTr="00CE0B9D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582D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A10C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1602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43F5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0A50" w14:textId="77777777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A5FBA" w14:textId="77777777" w:rsidR="001A4076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30B" w14:textId="4D7962EE" w:rsidR="001A4076" w:rsidRPr="004E4BE5" w:rsidRDefault="001A4076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</w:t>
            </w:r>
            <w:r w:rsidR="00E24E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5%,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  <w:r w:rsidR="00E24E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%] (</w:t>
            </w:r>
            <w:r w:rsidR="00BD6FA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dB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BF4214" w:rsidRPr="004E4BE5" w14:paraId="5D4DD4DE" w14:textId="77777777" w:rsidTr="00CE0B9D">
        <w:trPr>
          <w:gridAfter w:val="1"/>
          <w:wAfter w:w="9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BFC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484E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B64C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52E9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6B32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19A3" w14:textId="77777777" w:rsidR="00BF4214" w:rsidRPr="004E4BE5" w:rsidRDefault="00BF4214" w:rsidP="00E1296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5BB" w14:textId="77777777" w:rsidR="00BF4214" w:rsidRPr="004E4BE5" w:rsidRDefault="00BF4214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722" w14:textId="77777777" w:rsidR="00BF4214" w:rsidRPr="004E4BE5" w:rsidRDefault="00BF4214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5608AF" w:rsidRPr="004E4BE5" w14:paraId="3DB77B3E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29AF" w14:textId="77777777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DAAB" w14:textId="77777777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9F86" w14:textId="77777777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A382" w14:textId="77777777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52C" w14:textId="134C5BAE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AC5BE" w14:textId="2402FB47" w:rsidR="005608AF" w:rsidRPr="004E4BE5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0549" w14:textId="2935CA53" w:rsidR="005608AF" w:rsidRPr="00441830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4183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F980" w14:textId="698805F9" w:rsidR="005608AF" w:rsidRPr="00441830" w:rsidRDefault="005608AF" w:rsidP="00E12966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FA037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±3.2</w:t>
            </w:r>
          </w:p>
        </w:tc>
      </w:tr>
      <w:tr w:rsidR="005608AF" w:rsidRPr="004E4BE5" w14:paraId="3AB3696F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780E" w14:textId="77777777" w:rsidR="005608AF" w:rsidRPr="004E4BE5" w:rsidRDefault="005608AF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77AB" w14:textId="77777777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B902" w14:textId="77777777" w:rsidR="005608AF" w:rsidRPr="004E4BE5" w:rsidRDefault="005608AF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4C0E" w14:textId="77777777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961E" w14:textId="03F07FA8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DF5B" w14:textId="7CA85E8E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7375" w14:textId="785B47C2" w:rsidR="005608AF" w:rsidRPr="00441830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B8006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B110B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1C9B" w14:textId="37B437A5" w:rsidR="005608AF" w:rsidRPr="00441830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865AA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±2.1</w:t>
            </w:r>
          </w:p>
        </w:tc>
      </w:tr>
      <w:tr w:rsidR="005608AF" w:rsidRPr="004E4BE5" w14:paraId="37CB9724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9E0A" w14:textId="77777777" w:rsidR="005608AF" w:rsidRPr="004E4BE5" w:rsidRDefault="005608AF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9B21" w14:textId="77777777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355A" w14:textId="77777777" w:rsidR="005608AF" w:rsidRPr="004E4BE5" w:rsidRDefault="005608AF" w:rsidP="002821A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A65F" w14:textId="77777777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5AD6" w14:textId="7B77A48D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92CA" w14:textId="2630E202" w:rsidR="005608AF" w:rsidRPr="004E4BE5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416D" w14:textId="10229662" w:rsidR="005608AF" w:rsidRPr="00441830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B8006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5A0D" w14:textId="0AFC46A7" w:rsidR="005608AF" w:rsidRPr="00441830" w:rsidRDefault="005608AF" w:rsidP="002821AB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8110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</w:p>
        </w:tc>
      </w:tr>
      <w:tr w:rsidR="005608AF" w:rsidRPr="004E4BE5" w14:paraId="0F0FCB2C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4006" w14:textId="5CC38473" w:rsidR="005608AF" w:rsidRPr="004E4BE5" w:rsidRDefault="005608AF" w:rsidP="00D766C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8AD" w14:textId="44198FAC" w:rsidR="005608AF" w:rsidRPr="004E4BE5" w:rsidRDefault="005608AF" w:rsidP="001124C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DEBCC" w14:textId="23A99679" w:rsidR="005608AF" w:rsidRPr="004E4BE5" w:rsidRDefault="005608AF" w:rsidP="006054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E0FB" w14:textId="3BFE6365" w:rsidR="005608AF" w:rsidRPr="004E4BE5" w:rsidRDefault="005608AF" w:rsidP="00A049B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B7EE" w14:textId="04E620B5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6E885" w14:textId="7E00C931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25F6" w14:textId="6F86CC7D" w:rsidR="005608AF" w:rsidRPr="00B80067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C60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E235" w14:textId="64F05CC6" w:rsidR="005608AF" w:rsidRPr="00811092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F5C3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±3.2</w:t>
            </w:r>
          </w:p>
        </w:tc>
      </w:tr>
      <w:tr w:rsidR="005608AF" w:rsidRPr="004E4BE5" w14:paraId="6327D2F3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DD07" w14:textId="77777777" w:rsidR="005608AF" w:rsidRPr="004E4BE5" w:rsidRDefault="005608AF" w:rsidP="00D766C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3DC6" w14:textId="09D4A08D" w:rsidR="005608AF" w:rsidRPr="004E4BE5" w:rsidRDefault="005608AF" w:rsidP="001124C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57B72" w14:textId="77777777" w:rsidR="005608AF" w:rsidRDefault="005608AF" w:rsidP="00D766C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85D4" w14:textId="3D2006C2" w:rsidR="005608AF" w:rsidRDefault="005608AF" w:rsidP="00A049B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F674" w14:textId="2389F105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6ADA" w14:textId="7BFA46E5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535" w14:textId="5A6441B6" w:rsidR="005608AF" w:rsidRPr="00BC60C4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129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BE42" w14:textId="1BA4112A" w:rsidR="005608AF" w:rsidRPr="009F5C33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572E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±2.3</w:t>
            </w:r>
          </w:p>
        </w:tc>
      </w:tr>
      <w:tr w:rsidR="005608AF" w:rsidRPr="004E4BE5" w14:paraId="377A49E0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345" w14:textId="77777777" w:rsidR="005608AF" w:rsidRPr="004E4BE5" w:rsidRDefault="005608AF" w:rsidP="00D766C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5AE8" w14:textId="6970F1A3" w:rsidR="005608AF" w:rsidRDefault="005608AF" w:rsidP="000A60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6B6301" w14:textId="77777777" w:rsidR="005608AF" w:rsidRDefault="005608AF" w:rsidP="00D766C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66B" w14:textId="2CF2DD32" w:rsidR="005608AF" w:rsidRDefault="005608AF" w:rsidP="00A049B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7488" w14:textId="4822FD47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6132" w14:textId="28805D6A" w:rsidR="005608AF" w:rsidRPr="004E4BE5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8232" w14:textId="2CE76461" w:rsidR="005608AF" w:rsidRPr="00FE1294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129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751B" w14:textId="435C528C" w:rsidR="005608AF" w:rsidRPr="001572EA" w:rsidRDefault="005608AF" w:rsidP="00D766C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572E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±1.9</w:t>
            </w:r>
          </w:p>
        </w:tc>
      </w:tr>
      <w:tr w:rsidR="005608AF" w:rsidRPr="00AC08A5" w14:paraId="006BCF33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4A2E" w14:textId="53BD1D3F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70D2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0547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383A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F530" w14:textId="2836FE6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36D6" w14:textId="61F06CD4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8814" w14:textId="4F9279F6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E10F7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4E32" w14:textId="70B22568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AC5CD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±3.3</w:t>
            </w:r>
          </w:p>
        </w:tc>
      </w:tr>
      <w:tr w:rsidR="005608AF" w:rsidRPr="00AC08A5" w14:paraId="7F0FAB19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35D" w14:textId="77777777" w:rsidR="005608AF" w:rsidRPr="004E4BE5" w:rsidRDefault="005608A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B382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4B49" w14:textId="77777777" w:rsidR="005608AF" w:rsidRPr="004E4BE5" w:rsidRDefault="005608A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6D2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BBB7" w14:textId="1AAF1DFE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2284" w14:textId="2E7F060F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DCEC" w14:textId="2E54895A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E10F7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B34F" w14:textId="0826EB8F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5574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±2.4</w:t>
            </w:r>
          </w:p>
        </w:tc>
      </w:tr>
      <w:tr w:rsidR="005608AF" w:rsidRPr="00AC08A5" w14:paraId="4DD8B664" w14:textId="77777777" w:rsidTr="00CE0B9D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BDA1" w14:textId="77777777" w:rsidR="005608AF" w:rsidRPr="004E4BE5" w:rsidRDefault="005608A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A893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D635" w14:textId="77777777" w:rsidR="005608AF" w:rsidRPr="004E4BE5" w:rsidRDefault="005608A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A20B" w14:textId="77777777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6453" w14:textId="2AF6D5FE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4A663" w14:textId="53EA1110" w:rsidR="005608AF" w:rsidRPr="004E4BE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DC76" w14:textId="02890F49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B1723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D846" w14:textId="2D838F08" w:rsidR="005608AF" w:rsidRPr="00AC08A5" w:rsidRDefault="005608AF" w:rsidP="002406B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5574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±1.8</w:t>
            </w:r>
          </w:p>
        </w:tc>
      </w:tr>
    </w:tbl>
    <w:p w14:paraId="68E57E18" w14:textId="426FF830" w:rsidR="001A4076" w:rsidRDefault="00107BEA" w:rsidP="00107BEA">
      <w:pPr>
        <w:pStyle w:val="Caption"/>
        <w:jc w:val="center"/>
        <w:rPr>
          <w:sz w:val="22"/>
          <w:szCs w:val="22"/>
        </w:rPr>
      </w:pPr>
      <w:r w:rsidRPr="00107BEA">
        <w:rPr>
          <w:sz w:val="22"/>
          <w:szCs w:val="22"/>
        </w:rPr>
        <w:t xml:space="preserve">Table </w:t>
      </w:r>
      <w:r w:rsidRPr="00107BEA">
        <w:rPr>
          <w:sz w:val="22"/>
          <w:szCs w:val="22"/>
        </w:rPr>
        <w:fldChar w:fldCharType="begin"/>
      </w:r>
      <w:r w:rsidRPr="00107BEA">
        <w:rPr>
          <w:sz w:val="22"/>
          <w:szCs w:val="22"/>
        </w:rPr>
        <w:instrText xml:space="preserve"> SEQ Table \* ARABIC </w:instrText>
      </w:r>
      <w:r w:rsidRPr="00107BEA">
        <w:rPr>
          <w:sz w:val="22"/>
          <w:szCs w:val="22"/>
        </w:rPr>
        <w:fldChar w:fldCharType="separate"/>
      </w:r>
      <w:r w:rsidR="009116CF">
        <w:rPr>
          <w:noProof/>
          <w:sz w:val="22"/>
          <w:szCs w:val="22"/>
        </w:rPr>
        <w:t>1</w:t>
      </w:r>
      <w:r w:rsidRPr="00107BE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0A4081">
        <w:rPr>
          <w:sz w:val="22"/>
          <w:szCs w:val="22"/>
        </w:rPr>
        <w:t>PRS-RSRPP simulation results for FR1</w:t>
      </w:r>
      <w:r w:rsidR="00DA4A13">
        <w:rPr>
          <w:sz w:val="22"/>
          <w:szCs w:val="22"/>
        </w:rPr>
        <w:t xml:space="preserve"> with</w:t>
      </w:r>
      <w:r w:rsidR="000A4081">
        <w:rPr>
          <w:sz w:val="22"/>
          <w:szCs w:val="22"/>
        </w:rPr>
        <w:t xml:space="preserve"> </w:t>
      </w:r>
      <w:r w:rsidR="008967D3">
        <w:rPr>
          <w:sz w:val="22"/>
          <w:szCs w:val="22"/>
        </w:rPr>
        <w:t>4 samples</w:t>
      </w:r>
      <w:r w:rsidR="000A4081">
        <w:rPr>
          <w:sz w:val="22"/>
          <w:szCs w:val="22"/>
        </w:rPr>
        <w:t>.</w:t>
      </w:r>
    </w:p>
    <w:p w14:paraId="3E4E89AB" w14:textId="197756D5" w:rsidR="001B4B15" w:rsidRDefault="006A5457" w:rsidP="00164405">
      <w:pPr>
        <w:spacing w:after="0"/>
        <w:rPr>
          <w:sz w:val="22"/>
          <w:szCs w:val="22"/>
        </w:rPr>
      </w:pPr>
      <w:r>
        <w:br w:type="page"/>
      </w:r>
    </w:p>
    <w:tbl>
      <w:tblPr>
        <w:tblW w:w="7917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9"/>
      </w:tblGrid>
      <w:tr w:rsidR="001B4B15" w:rsidRPr="004E4BE5" w14:paraId="60209B1F" w14:textId="77777777" w:rsidTr="001B4B1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0508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CD57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3663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14C8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BEE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8FE70" w14:textId="77777777" w:rsidR="001B4B1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D246" w14:textId="7777777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1B4B15" w:rsidRPr="004E4BE5" w14:paraId="401D8C75" w14:textId="77777777" w:rsidTr="001B4B15">
        <w:trPr>
          <w:gridAfter w:val="1"/>
          <w:wAfter w:w="9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F057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3204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9952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BEC5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7F8E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B51" w14:textId="77777777" w:rsidR="001B4B15" w:rsidRPr="004E4BE5" w:rsidRDefault="001B4B15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F5E" w14:textId="47B3F607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SINR = </w:t>
            </w:r>
            <w:r w:rsidR="00CE0B9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CD67" w14:textId="351BD3E9" w:rsidR="001B4B15" w:rsidRPr="004E4BE5" w:rsidRDefault="001B4B15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</w:t>
            </w:r>
            <w:r w:rsidR="00CE0B9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D57049" w:rsidRPr="004E4BE5" w14:paraId="51E1A160" w14:textId="77777777" w:rsidTr="009B0769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4C81" w14:textId="77777777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CF33" w14:textId="5A5A8314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A54D" w14:textId="77777777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69A4" w14:textId="6834D145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9D48" w14:textId="28075F54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B1CA" w14:textId="74EE34E4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7C07" w14:textId="6FEF9AD4" w:rsidR="00D57049" w:rsidRPr="00CE0B9D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D229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1D3F" w14:textId="49E7D971" w:rsidR="00D57049" w:rsidRPr="00B71198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71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</w:p>
        </w:tc>
      </w:tr>
      <w:tr w:rsidR="00D57049" w:rsidRPr="004E4BE5" w14:paraId="5BC97B19" w14:textId="77777777" w:rsidTr="009747B3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4EE7" w14:textId="77777777" w:rsidR="00D57049" w:rsidRPr="004E4BE5" w:rsidRDefault="00D57049" w:rsidP="00D5704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E656" w14:textId="77777777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32BB" w14:textId="77777777" w:rsidR="00D57049" w:rsidRPr="004E4BE5" w:rsidRDefault="00D57049" w:rsidP="00D5704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0056" w14:textId="77777777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192E6" w14:textId="5BD482BD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D491D" w14:textId="77777777" w:rsidR="00D57049" w:rsidRPr="004E4BE5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A2EB" w14:textId="77777777" w:rsidR="00D57049" w:rsidRPr="00CE0B9D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F848A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F2DB" w14:textId="4E61ED88" w:rsidR="00D57049" w:rsidRPr="00B71198" w:rsidRDefault="00D57049" w:rsidP="00D570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7119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</w:tr>
      <w:tr w:rsidR="006E6468" w:rsidRPr="004E4BE5" w14:paraId="2E10A0EA" w14:textId="77777777" w:rsidTr="009747B3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91E" w14:textId="77777777" w:rsidR="006E6468" w:rsidRPr="004E4BE5" w:rsidRDefault="006E6468" w:rsidP="006E646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F855" w14:textId="3AA36E72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4DF6D" w14:textId="77777777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0688" w14:textId="1B90879D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5026" w14:textId="6D4ED31E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689DF" w14:textId="7627FC48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3D4A" w14:textId="48C73D9F" w:rsidR="006E6468" w:rsidRPr="00CE0B9D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0494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191F" w14:textId="272CB42C" w:rsidR="006E6468" w:rsidRPr="006A3CA3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A3CA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</w:tr>
      <w:tr w:rsidR="006E6468" w:rsidRPr="004E4BE5" w14:paraId="2F367469" w14:textId="77777777" w:rsidTr="009747B3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B8D" w14:textId="77777777" w:rsidR="006E6468" w:rsidRPr="004E4BE5" w:rsidRDefault="006E6468" w:rsidP="006E646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9A5D" w14:textId="77777777" w:rsidR="006E6468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1EA8F8" w14:textId="77777777" w:rsidR="006E6468" w:rsidRDefault="006E6468" w:rsidP="006E646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FAFF" w14:textId="77777777" w:rsidR="006E6468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FEBA" w14:textId="1BD72C8D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1E33D" w14:textId="77777777" w:rsidR="006E6468" w:rsidRPr="004E4BE5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6172" w14:textId="77777777" w:rsidR="006E6468" w:rsidRPr="00CD229D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D229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146D" w14:textId="5BE80A75" w:rsidR="006E6468" w:rsidRPr="006A3CA3" w:rsidRDefault="006E6468" w:rsidP="006E64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A3CA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</w:tr>
      <w:tr w:rsidR="00C87D1C" w:rsidRPr="00AC08A5" w14:paraId="5C3B747D" w14:textId="77777777" w:rsidTr="009747B3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BFAD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4065" w14:textId="0A487993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0F6C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8CEF" w14:textId="45014D80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797A" w14:textId="4E88EFBE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1030" w14:textId="2DBDE7AF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FD97" w14:textId="3959161D" w:rsidR="00C87D1C" w:rsidRPr="00CE0B9D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1D777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894E" w14:textId="351057E0" w:rsidR="00C87D1C" w:rsidRPr="004F5E3C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F5E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</w:tr>
      <w:tr w:rsidR="00C87D1C" w:rsidRPr="00AC08A5" w14:paraId="6396338F" w14:textId="77777777" w:rsidTr="009747B3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A91A" w14:textId="77777777" w:rsidR="00C87D1C" w:rsidRPr="004E4BE5" w:rsidRDefault="00C87D1C" w:rsidP="00C87D1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4447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3EF9" w14:textId="77777777" w:rsidR="00C87D1C" w:rsidRPr="004E4BE5" w:rsidRDefault="00C87D1C" w:rsidP="00C87D1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8E81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6BF9C" w14:textId="07CF80FA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F37C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87DC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C1A3" w14:textId="4ECC73FB" w:rsidR="00C87D1C" w:rsidRPr="00CE0B9D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32025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6555" w14:textId="7A8FBDD1" w:rsidR="00C87D1C" w:rsidRPr="004F5E3C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F5E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</w:tr>
    </w:tbl>
    <w:p w14:paraId="455FFAAB" w14:textId="4E50D163" w:rsidR="00CC2EB0" w:rsidRDefault="006A5457" w:rsidP="007B4FA9">
      <w:pPr>
        <w:pStyle w:val="Caption"/>
        <w:jc w:val="center"/>
        <w:rPr>
          <w:sz w:val="22"/>
          <w:szCs w:val="22"/>
        </w:rPr>
      </w:pPr>
      <w:r w:rsidRPr="006A5457">
        <w:rPr>
          <w:sz w:val="22"/>
          <w:szCs w:val="22"/>
        </w:rPr>
        <w:t xml:space="preserve">Table </w:t>
      </w:r>
      <w:r w:rsidRPr="006A5457">
        <w:rPr>
          <w:sz w:val="22"/>
          <w:szCs w:val="22"/>
        </w:rPr>
        <w:fldChar w:fldCharType="begin"/>
      </w:r>
      <w:r w:rsidRPr="006A5457">
        <w:rPr>
          <w:sz w:val="22"/>
          <w:szCs w:val="22"/>
        </w:rPr>
        <w:instrText xml:space="preserve"> SEQ Table \* ARABIC </w:instrText>
      </w:r>
      <w:r w:rsidRPr="006A5457">
        <w:rPr>
          <w:sz w:val="22"/>
          <w:szCs w:val="22"/>
        </w:rPr>
        <w:fldChar w:fldCharType="separate"/>
      </w:r>
      <w:r w:rsidR="009116CF">
        <w:rPr>
          <w:noProof/>
          <w:sz w:val="22"/>
          <w:szCs w:val="22"/>
        </w:rPr>
        <w:t>2</w:t>
      </w:r>
      <w:r w:rsidRPr="006A5457">
        <w:rPr>
          <w:sz w:val="22"/>
          <w:szCs w:val="22"/>
        </w:rPr>
        <w:fldChar w:fldCharType="end"/>
      </w:r>
      <w:r w:rsidR="007B4FA9">
        <w:rPr>
          <w:sz w:val="22"/>
          <w:szCs w:val="22"/>
        </w:rPr>
        <w:t>: PRS-RSRPP simulation results for FR1</w:t>
      </w:r>
      <w:r w:rsidR="00DA4A13">
        <w:rPr>
          <w:sz w:val="22"/>
          <w:szCs w:val="22"/>
        </w:rPr>
        <w:t xml:space="preserve"> with</w:t>
      </w:r>
      <w:r w:rsidR="007B4FA9">
        <w:rPr>
          <w:sz w:val="22"/>
          <w:szCs w:val="22"/>
        </w:rPr>
        <w:t xml:space="preserve"> </w:t>
      </w:r>
      <w:r w:rsidR="00CE0B9D">
        <w:rPr>
          <w:sz w:val="22"/>
          <w:szCs w:val="22"/>
        </w:rPr>
        <w:t>1 sample</w:t>
      </w:r>
      <w:r w:rsidR="007B4FA9">
        <w:rPr>
          <w:sz w:val="22"/>
          <w:szCs w:val="22"/>
        </w:rPr>
        <w:t>.</w:t>
      </w:r>
    </w:p>
    <w:p w14:paraId="20D83B40" w14:textId="2265D3CE" w:rsidR="00F03C9E" w:rsidRDefault="00F03C9E" w:rsidP="00F03C9E"/>
    <w:tbl>
      <w:tblPr>
        <w:tblW w:w="7917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9"/>
      </w:tblGrid>
      <w:tr w:rsidR="005C39DA" w:rsidRPr="004E4BE5" w14:paraId="680869DE" w14:textId="77777777" w:rsidTr="002406B0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4CEA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9815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26D5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A4FA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DE5D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183EE" w14:textId="77777777" w:rsidR="005C39DA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1BC0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5C39DA" w:rsidRPr="004E4BE5" w14:paraId="798BAA74" w14:textId="77777777" w:rsidTr="002406B0">
        <w:trPr>
          <w:gridAfter w:val="1"/>
          <w:wAfter w:w="9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50AD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CD53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9FC6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58BB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C3B2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B43" w14:textId="77777777" w:rsidR="005C39DA" w:rsidRPr="004E4BE5" w:rsidRDefault="005C39DA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4AA2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2C20" w14:textId="77777777" w:rsidR="005C39DA" w:rsidRPr="004E4BE5" w:rsidRDefault="005C39DA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4A7C38" w:rsidRPr="004E4BE5" w14:paraId="5AE868D3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1461" w14:textId="7979F9AF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D156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B314" w14:textId="15B5A6F2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A9C9" w14:textId="5A0A2C65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3B3E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99D7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CD3B" w14:textId="10DF72CE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E10F7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41A7" w14:textId="117BA926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AC5CD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±3.3</w:t>
            </w:r>
          </w:p>
        </w:tc>
      </w:tr>
      <w:tr w:rsidR="004A7C38" w:rsidRPr="004E4BE5" w14:paraId="6B4659F0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5998" w14:textId="77777777" w:rsidR="004A7C38" w:rsidRPr="004E4BE5" w:rsidRDefault="004A7C38" w:rsidP="004A7C3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E820" w14:textId="68DED68C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72D" w14:textId="77777777" w:rsidR="004A7C38" w:rsidRPr="004E4BE5" w:rsidRDefault="004A7C38" w:rsidP="004A7C3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E1FC" w14:textId="1D3B7270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7C2F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BBF50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284B" w14:textId="39D990B4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E10F7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A2FB" w14:textId="4BC5D99E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5574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±2.4</w:t>
            </w:r>
          </w:p>
        </w:tc>
      </w:tr>
      <w:tr w:rsidR="004A7C38" w:rsidRPr="004E4BE5" w14:paraId="622E0578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3577" w14:textId="77777777" w:rsidR="004A7C38" w:rsidRPr="004E4BE5" w:rsidRDefault="004A7C38" w:rsidP="004A7C3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D1A6" w14:textId="53076DFD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A8B7" w14:textId="77777777" w:rsidR="004A7C38" w:rsidRPr="004E4BE5" w:rsidRDefault="004A7C38" w:rsidP="004A7C3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6566" w14:textId="1222B6B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C9B5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DB73" w14:textId="77777777" w:rsidR="004A7C38" w:rsidRPr="004E4BE5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BB8B" w14:textId="5D717B0F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B1723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AB7E" w14:textId="596D27C8" w:rsidR="004A7C38" w:rsidRPr="005D25BA" w:rsidRDefault="004A7C38" w:rsidP="004A7C3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5574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±1.8</w:t>
            </w:r>
          </w:p>
        </w:tc>
      </w:tr>
      <w:tr w:rsidR="00DA6ABC" w:rsidRPr="00AC08A5" w14:paraId="6C34852A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13DF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1C1D" w14:textId="529823FC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8E08" w14:textId="2305E7FE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885E" w14:textId="763744C1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7895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DBE7A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19B3" w14:textId="77777777" w:rsidR="00DA6ABC" w:rsidRPr="004A7C38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A7C3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B788" w14:textId="05950CD1" w:rsidR="00DA6ABC" w:rsidRPr="00BC0727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40B5C"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F40B5C"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DA6ABC" w:rsidRPr="00AC08A5" w14:paraId="66B53B0A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9545" w14:textId="77777777" w:rsidR="00DA6ABC" w:rsidRPr="004E4BE5" w:rsidRDefault="00DA6ABC" w:rsidP="00DA6AB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3908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ADE3" w14:textId="77777777" w:rsidR="00DA6ABC" w:rsidRPr="004E4BE5" w:rsidRDefault="00DA6ABC" w:rsidP="00DA6AB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D054" w14:textId="0AA6CFC3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11D0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0369A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63D8" w14:textId="53417642" w:rsidR="00DA6ABC" w:rsidRPr="004A7C38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A7C3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3221D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 w:rsidRPr="004A7C3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="003221D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54A0" w14:textId="60871770" w:rsidR="00DA6ABC" w:rsidRPr="00BC0727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±2.</w:t>
            </w:r>
            <w:r w:rsidR="00F40B5C"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</w:p>
        </w:tc>
      </w:tr>
      <w:tr w:rsidR="00DA6ABC" w:rsidRPr="00AC08A5" w14:paraId="1DA0EA89" w14:textId="77777777" w:rsidTr="002406B0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252" w14:textId="77777777" w:rsidR="00DA6ABC" w:rsidRPr="004E4BE5" w:rsidRDefault="00DA6ABC" w:rsidP="00DA6AB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4F04" w14:textId="344EE323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 w:rsidR="00DE148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FD29" w14:textId="77777777" w:rsidR="00DA6ABC" w:rsidRPr="004E4BE5" w:rsidRDefault="00DA6ABC" w:rsidP="00DA6AB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C3EC" w14:textId="0C6C5910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E6C9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A93BE" w14:textId="77777777" w:rsidR="00DA6ABC" w:rsidRPr="004E4BE5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E16D" w14:textId="597A60BF" w:rsidR="00DA6ABC" w:rsidRPr="004A7C38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A7C3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0E45F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</w:t>
            </w:r>
            <w:r w:rsidR="00D02D0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E0BF" w14:textId="0A3C32E0" w:rsidR="00DA6ABC" w:rsidRPr="00BC0727" w:rsidRDefault="00DA6ABC" w:rsidP="00DA6AB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</w:t>
            </w:r>
            <w:r w:rsidR="00F40B5C" w:rsidRPr="00BC072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</w:tr>
    </w:tbl>
    <w:p w14:paraId="721AC025" w14:textId="68C8F5F8" w:rsidR="00374A90" w:rsidRDefault="00374A90" w:rsidP="00374A90">
      <w:pPr>
        <w:pStyle w:val="Caption"/>
        <w:jc w:val="center"/>
        <w:rPr>
          <w:sz w:val="22"/>
          <w:szCs w:val="22"/>
        </w:rPr>
      </w:pPr>
      <w:r w:rsidRPr="00374A90">
        <w:rPr>
          <w:sz w:val="22"/>
          <w:szCs w:val="22"/>
        </w:rPr>
        <w:t xml:space="preserve">Table </w:t>
      </w:r>
      <w:r w:rsidRPr="00374A90">
        <w:rPr>
          <w:sz w:val="22"/>
          <w:szCs w:val="22"/>
        </w:rPr>
        <w:fldChar w:fldCharType="begin"/>
      </w:r>
      <w:r w:rsidRPr="00374A90">
        <w:rPr>
          <w:sz w:val="22"/>
          <w:szCs w:val="22"/>
        </w:rPr>
        <w:instrText xml:space="preserve"> SEQ Table \* ARABIC </w:instrText>
      </w:r>
      <w:r w:rsidRPr="00374A90">
        <w:rPr>
          <w:sz w:val="22"/>
          <w:szCs w:val="22"/>
        </w:rPr>
        <w:fldChar w:fldCharType="separate"/>
      </w:r>
      <w:r w:rsidR="009116CF">
        <w:rPr>
          <w:noProof/>
          <w:sz w:val="22"/>
          <w:szCs w:val="22"/>
        </w:rPr>
        <w:t>3</w:t>
      </w:r>
      <w:r w:rsidRPr="00374A90">
        <w:rPr>
          <w:sz w:val="22"/>
          <w:szCs w:val="22"/>
        </w:rPr>
        <w:fldChar w:fldCharType="end"/>
      </w:r>
      <w:r>
        <w:rPr>
          <w:sz w:val="22"/>
          <w:szCs w:val="22"/>
        </w:rPr>
        <w:t>: PRS-RSRPP simulation results for FR</w:t>
      </w:r>
      <w:r w:rsidR="00DA4A13">
        <w:rPr>
          <w:sz w:val="22"/>
          <w:szCs w:val="22"/>
        </w:rPr>
        <w:t>2</w:t>
      </w:r>
      <w:r w:rsidR="00546F84">
        <w:rPr>
          <w:sz w:val="22"/>
          <w:szCs w:val="22"/>
        </w:rPr>
        <w:t xml:space="preserve"> with</w:t>
      </w:r>
      <w:r>
        <w:rPr>
          <w:sz w:val="22"/>
          <w:szCs w:val="22"/>
        </w:rPr>
        <w:t xml:space="preserve"> </w:t>
      </w:r>
      <w:r w:rsidR="00DA4A13">
        <w:rPr>
          <w:sz w:val="22"/>
          <w:szCs w:val="22"/>
        </w:rPr>
        <w:t>4</w:t>
      </w:r>
      <w:r w:rsidR="00546F84">
        <w:rPr>
          <w:sz w:val="22"/>
          <w:szCs w:val="22"/>
        </w:rPr>
        <w:t xml:space="preserve"> </w:t>
      </w:r>
      <w:r w:rsidR="00DA4A13">
        <w:rPr>
          <w:sz w:val="22"/>
          <w:szCs w:val="22"/>
        </w:rPr>
        <w:t>samples</w:t>
      </w:r>
      <w:r>
        <w:rPr>
          <w:sz w:val="22"/>
          <w:szCs w:val="22"/>
        </w:rPr>
        <w:t>.</w:t>
      </w:r>
    </w:p>
    <w:p w14:paraId="377B393D" w14:textId="074A2DFA" w:rsidR="00F03C9E" w:rsidRDefault="00F03C9E" w:rsidP="00374A90">
      <w:pPr>
        <w:pStyle w:val="Caption"/>
        <w:rPr>
          <w:sz w:val="22"/>
          <w:szCs w:val="22"/>
        </w:rPr>
      </w:pPr>
    </w:p>
    <w:tbl>
      <w:tblPr>
        <w:tblW w:w="7917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9"/>
      </w:tblGrid>
      <w:tr w:rsidR="009116CF" w:rsidRPr="004E4BE5" w14:paraId="39D8E0FC" w14:textId="77777777" w:rsidTr="002406B0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E305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EDE4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0AB6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BB83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70CD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F24A5" w14:textId="77777777" w:rsidR="009116CF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7BF2" w14:textId="7777777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9116CF" w:rsidRPr="004E4BE5" w14:paraId="4E6F4F17" w14:textId="77777777" w:rsidTr="002406B0">
        <w:trPr>
          <w:gridAfter w:val="1"/>
          <w:wAfter w:w="9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F6DE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7BE4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9A1E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44E5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D06C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0CB" w14:textId="77777777" w:rsidR="009116CF" w:rsidRPr="004E4BE5" w:rsidRDefault="009116CF" w:rsidP="002406B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979" w14:textId="08F1ECDB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SINR = </w:t>
            </w:r>
            <w:r w:rsidR="00AE673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BF5D" w14:textId="72E837E7" w:rsidR="009116CF" w:rsidRPr="004E4BE5" w:rsidRDefault="009116CF" w:rsidP="002406B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</w:t>
            </w:r>
            <w:r w:rsidR="00AE673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C87D1C" w:rsidRPr="004E4BE5" w14:paraId="07166F4B" w14:textId="77777777" w:rsidTr="00530CAF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0C62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DC14" w14:textId="4FF14D2B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A1E3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6B44" w14:textId="048047E8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D576" w14:textId="3C156B15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31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FEDD4" w14:textId="200BC51D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AF50" w14:textId="516117F6" w:rsidR="00C87D1C" w:rsidRPr="00AE673F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1D777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6CFA" w14:textId="1B44B8C1" w:rsidR="00C87D1C" w:rsidRPr="00AE673F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F5E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±1.6</w:t>
            </w:r>
          </w:p>
        </w:tc>
      </w:tr>
      <w:tr w:rsidR="00C87D1C" w:rsidRPr="004E4BE5" w14:paraId="6948EAA9" w14:textId="77777777" w:rsidTr="00A21BF5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4C79" w14:textId="77777777" w:rsidR="00C87D1C" w:rsidRPr="004E4BE5" w:rsidRDefault="00C87D1C" w:rsidP="00C87D1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6A78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2D06" w14:textId="77777777" w:rsidR="00C87D1C" w:rsidRPr="004E4BE5" w:rsidRDefault="00C87D1C" w:rsidP="00C87D1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1833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07E9" w14:textId="591E1E31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31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65601" w14:textId="77777777" w:rsidR="00C87D1C" w:rsidRPr="004E4BE5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2E79" w14:textId="5C5E0C9F" w:rsidR="00C87D1C" w:rsidRPr="00AE673F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32025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7DB9" w14:textId="41A9300E" w:rsidR="00C87D1C" w:rsidRPr="00AE673F" w:rsidRDefault="00C87D1C" w:rsidP="00C87D1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F5E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±0.8</w:t>
            </w:r>
          </w:p>
        </w:tc>
      </w:tr>
      <w:tr w:rsidR="00CF2E52" w:rsidRPr="00AC08A5" w14:paraId="76BB3850" w14:textId="77777777" w:rsidTr="00A21BF5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4809" w14:textId="77777777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57AA" w14:textId="7B5FC43F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D8CB" w14:textId="77777777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BAE4" w14:textId="731EAADC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179D2" w14:textId="29ABB510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31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B4196" w14:textId="39E65F11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D83A" w14:textId="215A6C52" w:rsidR="00CF2E52" w:rsidRPr="00AE673F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2419F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26E0" w14:textId="30C99C7A" w:rsidR="00CF2E52" w:rsidRPr="00903BDC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03BD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±1.5</w:t>
            </w:r>
          </w:p>
        </w:tc>
      </w:tr>
      <w:tr w:rsidR="00CF2E52" w:rsidRPr="00AC08A5" w14:paraId="57E42F69" w14:textId="77777777" w:rsidTr="00A21BF5">
        <w:trPr>
          <w:gridAfter w:val="1"/>
          <w:wAfter w:w="9" w:type="dxa"/>
          <w:trHeight w:val="173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4E5F" w14:textId="77777777" w:rsidR="00CF2E52" w:rsidRPr="004E4BE5" w:rsidRDefault="00CF2E52" w:rsidP="00CF2E5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321" w14:textId="77777777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630E" w14:textId="77777777" w:rsidR="00CF2E52" w:rsidRPr="004E4BE5" w:rsidRDefault="00CF2E52" w:rsidP="00CF2E5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D04C" w14:textId="77777777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0E701" w14:textId="7B3975AA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31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BA5A" w14:textId="77777777" w:rsidR="00CF2E52" w:rsidRPr="004E4BE5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CFE2" w14:textId="54270165" w:rsidR="00CF2E52" w:rsidRPr="00AE673F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AC254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EBFE" w14:textId="0CFDAAB1" w:rsidR="00CF2E52" w:rsidRPr="00903BDC" w:rsidRDefault="00CF2E52" w:rsidP="00CF2E5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03BD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±1.4</w:t>
            </w:r>
          </w:p>
        </w:tc>
      </w:tr>
    </w:tbl>
    <w:p w14:paraId="75E272B1" w14:textId="67920B50" w:rsidR="009116CF" w:rsidRPr="00546F84" w:rsidRDefault="009116CF" w:rsidP="00546F84">
      <w:pPr>
        <w:pStyle w:val="Caption"/>
        <w:jc w:val="center"/>
        <w:rPr>
          <w:sz w:val="22"/>
          <w:szCs w:val="22"/>
        </w:rPr>
      </w:pPr>
      <w:r w:rsidRPr="00546F84">
        <w:rPr>
          <w:sz w:val="22"/>
          <w:szCs w:val="22"/>
        </w:rPr>
        <w:t xml:space="preserve">Table </w:t>
      </w:r>
      <w:r w:rsidRPr="00546F84">
        <w:rPr>
          <w:sz w:val="22"/>
          <w:szCs w:val="22"/>
        </w:rPr>
        <w:fldChar w:fldCharType="begin"/>
      </w:r>
      <w:r w:rsidRPr="00546F84">
        <w:rPr>
          <w:sz w:val="22"/>
          <w:szCs w:val="22"/>
        </w:rPr>
        <w:instrText xml:space="preserve"> SEQ Table \* ARABIC </w:instrText>
      </w:r>
      <w:r w:rsidRPr="00546F84">
        <w:rPr>
          <w:sz w:val="22"/>
          <w:szCs w:val="22"/>
        </w:rPr>
        <w:fldChar w:fldCharType="separate"/>
      </w:r>
      <w:r w:rsidRPr="00546F84">
        <w:rPr>
          <w:noProof/>
          <w:sz w:val="22"/>
          <w:szCs w:val="22"/>
        </w:rPr>
        <w:t>4</w:t>
      </w:r>
      <w:r w:rsidRPr="00546F84">
        <w:rPr>
          <w:sz w:val="22"/>
          <w:szCs w:val="22"/>
        </w:rPr>
        <w:fldChar w:fldCharType="end"/>
      </w:r>
      <w:r w:rsidR="00546F84">
        <w:rPr>
          <w:sz w:val="22"/>
          <w:szCs w:val="22"/>
        </w:rPr>
        <w:t>: PRS-RSRPP simulation results for FR2 with 1 sample.</w:t>
      </w:r>
    </w:p>
    <w:p w14:paraId="0C633F9D" w14:textId="7654909A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1E7860E" w14:textId="17E60E0D" w:rsidR="00DE1559" w:rsidRDefault="00DE1559" w:rsidP="00DE1559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>R4-2</w:t>
      </w:r>
      <w:r w:rsidR="007C36DD">
        <w:rPr>
          <w:sz w:val="22"/>
          <w:szCs w:val="22"/>
          <w:lang w:val="en-US"/>
        </w:rPr>
        <w:t>308956</w:t>
      </w:r>
      <w:r>
        <w:rPr>
          <w:sz w:val="22"/>
          <w:szCs w:val="22"/>
          <w:lang w:val="en-US"/>
        </w:rPr>
        <w:t xml:space="preserve">, </w:t>
      </w:r>
      <w:r w:rsidR="007C36DD">
        <w:rPr>
          <w:sz w:val="22"/>
          <w:szCs w:val="22"/>
          <w:u w:val="single"/>
          <w:lang w:val="en-US"/>
        </w:rPr>
        <w:t>Summary of PRS-RSRPP simulations</w:t>
      </w:r>
      <w:r w:rsidRPr="000D37AC">
        <w:rPr>
          <w:sz w:val="22"/>
          <w:szCs w:val="22"/>
          <w:lang w:val="en-US"/>
        </w:rPr>
        <w:t xml:space="preserve">, </w:t>
      </w:r>
      <w:r w:rsidR="007C36DD">
        <w:rPr>
          <w:sz w:val="22"/>
          <w:szCs w:val="22"/>
          <w:lang w:val="en-US"/>
        </w:rPr>
        <w:t xml:space="preserve">Ericsson, </w:t>
      </w:r>
      <w:r>
        <w:rPr>
          <w:sz w:val="22"/>
          <w:szCs w:val="22"/>
          <w:lang w:val="en-US"/>
        </w:rPr>
        <w:t>RAN4#10</w:t>
      </w:r>
      <w:r w:rsidR="007C36DD">
        <w:rPr>
          <w:sz w:val="22"/>
          <w:szCs w:val="22"/>
          <w:lang w:val="en-US"/>
        </w:rPr>
        <w:t>7</w:t>
      </w:r>
    </w:p>
    <w:p w14:paraId="6128A216" w14:textId="500A7D4F" w:rsidR="008C4C8B" w:rsidRDefault="008C4C8B" w:rsidP="008C4C8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72724E"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R4-2218374, </w:t>
      </w:r>
      <w:r>
        <w:rPr>
          <w:sz w:val="22"/>
          <w:szCs w:val="22"/>
          <w:u w:val="single"/>
          <w:lang w:val="en-US"/>
        </w:rPr>
        <w:t xml:space="preserve">Discussion on </w:t>
      </w:r>
      <w:r w:rsidR="00255A0C">
        <w:rPr>
          <w:sz w:val="22"/>
          <w:szCs w:val="22"/>
          <w:u w:val="single"/>
          <w:lang w:val="en-US"/>
        </w:rPr>
        <w:t>R17 RRM maintenance issues</w:t>
      </w:r>
      <w:r w:rsidRPr="000D37AC">
        <w:rPr>
          <w:sz w:val="22"/>
          <w:szCs w:val="22"/>
          <w:lang w:val="en-US"/>
        </w:rPr>
        <w:t xml:space="preserve">, </w:t>
      </w:r>
      <w:r w:rsidR="00255A0C">
        <w:rPr>
          <w:sz w:val="22"/>
          <w:szCs w:val="22"/>
          <w:lang w:val="en-US"/>
        </w:rPr>
        <w:t xml:space="preserve">Qualcomm Inc., </w:t>
      </w:r>
      <w:r>
        <w:rPr>
          <w:sz w:val="22"/>
          <w:szCs w:val="22"/>
          <w:lang w:val="en-US"/>
        </w:rPr>
        <w:t>RAN4#10</w:t>
      </w:r>
      <w:r w:rsidR="00255A0C">
        <w:rPr>
          <w:sz w:val="22"/>
          <w:szCs w:val="22"/>
          <w:lang w:val="en-US"/>
        </w:rPr>
        <w:t>5</w:t>
      </w:r>
    </w:p>
    <w:p w14:paraId="284D4D24" w14:textId="7827CDED" w:rsidR="00997864" w:rsidRDefault="008C4C8B" w:rsidP="00DE1559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72724E">
        <w:rPr>
          <w:sz w:val="22"/>
          <w:szCs w:val="22"/>
          <w:lang w:val="en-US"/>
        </w:rPr>
        <w:t>3</w:t>
      </w:r>
      <w:r w:rsidRPr="00532DF6">
        <w:rPr>
          <w:sz w:val="22"/>
          <w:szCs w:val="22"/>
          <w:lang w:val="en-US"/>
        </w:rPr>
        <w:t xml:space="preserve">] </w:t>
      </w:r>
      <w:r w:rsidR="004A4B12">
        <w:rPr>
          <w:sz w:val="22"/>
          <w:szCs w:val="22"/>
          <w:lang w:val="en-US"/>
        </w:rPr>
        <w:t>R4-2212198</w:t>
      </w:r>
      <w:r>
        <w:rPr>
          <w:sz w:val="22"/>
          <w:szCs w:val="22"/>
          <w:lang w:val="en-US"/>
        </w:rPr>
        <w:t xml:space="preserve">, </w:t>
      </w:r>
      <w:r w:rsidR="002436E0">
        <w:rPr>
          <w:sz w:val="22"/>
          <w:szCs w:val="22"/>
          <w:u w:val="single"/>
          <w:lang w:val="en-US"/>
        </w:rPr>
        <w:t>On performance requirements for PRS-RSRPP</w:t>
      </w:r>
      <w:r w:rsidRPr="000D37AC">
        <w:rPr>
          <w:sz w:val="22"/>
          <w:szCs w:val="22"/>
          <w:lang w:val="en-US"/>
        </w:rPr>
        <w:t xml:space="preserve">, </w:t>
      </w:r>
      <w:r w:rsidR="002436E0">
        <w:rPr>
          <w:sz w:val="22"/>
          <w:szCs w:val="22"/>
          <w:lang w:val="en-US"/>
        </w:rPr>
        <w:t xml:space="preserve">Qualcomm Inc., </w:t>
      </w:r>
      <w:r>
        <w:rPr>
          <w:sz w:val="22"/>
          <w:szCs w:val="22"/>
          <w:lang w:val="en-US"/>
        </w:rPr>
        <w:t>RAN4#10</w:t>
      </w:r>
      <w:r w:rsidR="002436E0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-e</w:t>
      </w:r>
    </w:p>
    <w:p w14:paraId="343EF08C" w14:textId="06B3BD43" w:rsidR="00617341" w:rsidRDefault="00617341" w:rsidP="00DE155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621F6E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] RP-22</w:t>
      </w:r>
      <w:r w:rsidR="003C390A">
        <w:rPr>
          <w:sz w:val="22"/>
          <w:szCs w:val="22"/>
          <w:lang w:val="en-US"/>
        </w:rPr>
        <w:t>11061</w:t>
      </w:r>
      <w:r>
        <w:rPr>
          <w:sz w:val="22"/>
          <w:szCs w:val="22"/>
          <w:lang w:val="en-US"/>
        </w:rPr>
        <w:t xml:space="preserve">, </w:t>
      </w:r>
      <w:r w:rsidR="003C390A">
        <w:rPr>
          <w:sz w:val="22"/>
          <w:szCs w:val="22"/>
          <w:lang w:val="en-US"/>
        </w:rPr>
        <w:t>Simulation assumptions</w:t>
      </w:r>
      <w:r w:rsidR="00556B5B">
        <w:rPr>
          <w:sz w:val="22"/>
          <w:szCs w:val="22"/>
          <w:lang w:val="en-US"/>
        </w:rPr>
        <w:t xml:space="preserve"> for PRS-RSRPP</w:t>
      </w:r>
      <w:r>
        <w:rPr>
          <w:sz w:val="22"/>
          <w:szCs w:val="22"/>
          <w:lang w:val="en-US"/>
        </w:rPr>
        <w:t>, RAN</w:t>
      </w:r>
      <w:r w:rsidR="00556B5B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</w:t>
      </w:r>
      <w:r w:rsidR="00556B5B">
        <w:rPr>
          <w:sz w:val="22"/>
          <w:szCs w:val="22"/>
          <w:lang w:val="en-US"/>
        </w:rPr>
        <w:t>103</w:t>
      </w:r>
      <w:r>
        <w:rPr>
          <w:sz w:val="22"/>
          <w:szCs w:val="22"/>
          <w:lang w:val="en-US"/>
        </w:rPr>
        <w:t>-e</w:t>
      </w:r>
    </w:p>
    <w:p w14:paraId="25F4CBCD" w14:textId="52B64C63" w:rsidR="00A47761" w:rsidRDefault="00A47761">
      <w:pPr>
        <w:spacing w:after="0"/>
        <w:rPr>
          <w:sz w:val="22"/>
          <w:szCs w:val="22"/>
          <w:lang w:val="en-US"/>
        </w:rPr>
      </w:pPr>
    </w:p>
    <w:sectPr w:rsidR="00A47761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2B107" w14:textId="77777777" w:rsidR="0088485D" w:rsidRDefault="0088485D">
      <w:r>
        <w:separator/>
      </w:r>
    </w:p>
  </w:endnote>
  <w:endnote w:type="continuationSeparator" w:id="0">
    <w:p w14:paraId="3E8FCC27" w14:textId="77777777" w:rsidR="0088485D" w:rsidRDefault="0088485D">
      <w:r>
        <w:continuationSeparator/>
      </w:r>
    </w:p>
  </w:endnote>
  <w:endnote w:type="continuationNotice" w:id="1">
    <w:p w14:paraId="34FD666F" w14:textId="77777777" w:rsidR="0088485D" w:rsidRDefault="008848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F541" w14:textId="77777777" w:rsidR="0088485D" w:rsidRDefault="0088485D">
      <w:r>
        <w:separator/>
      </w:r>
    </w:p>
  </w:footnote>
  <w:footnote w:type="continuationSeparator" w:id="0">
    <w:p w14:paraId="6497E728" w14:textId="77777777" w:rsidR="0088485D" w:rsidRDefault="0088485D">
      <w:r>
        <w:continuationSeparator/>
      </w:r>
    </w:p>
  </w:footnote>
  <w:footnote w:type="continuationNotice" w:id="1">
    <w:p w14:paraId="37851D2B" w14:textId="77777777" w:rsidR="0088485D" w:rsidRDefault="008848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7471BB"/>
    <w:multiLevelType w:val="hybridMultilevel"/>
    <w:tmpl w:val="B2F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2162957"/>
    <w:multiLevelType w:val="hybridMultilevel"/>
    <w:tmpl w:val="5B56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9474F"/>
    <w:multiLevelType w:val="hybridMultilevel"/>
    <w:tmpl w:val="C746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E3D03"/>
    <w:multiLevelType w:val="hybridMultilevel"/>
    <w:tmpl w:val="C96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022EEC"/>
    <w:multiLevelType w:val="hybridMultilevel"/>
    <w:tmpl w:val="99F824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274EF3"/>
    <w:multiLevelType w:val="hybridMultilevel"/>
    <w:tmpl w:val="F9BE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625F8"/>
    <w:multiLevelType w:val="hybridMultilevel"/>
    <w:tmpl w:val="9CCC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DE00C13"/>
    <w:multiLevelType w:val="hybridMultilevel"/>
    <w:tmpl w:val="CB4E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7" w15:restartNumberingAfterBreak="0">
    <w:nsid w:val="498A7241"/>
    <w:multiLevelType w:val="hybridMultilevel"/>
    <w:tmpl w:val="F378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F38BC"/>
    <w:multiLevelType w:val="hybridMultilevel"/>
    <w:tmpl w:val="AE209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2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966A4"/>
    <w:multiLevelType w:val="hybridMultilevel"/>
    <w:tmpl w:val="C354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A5DE0"/>
    <w:multiLevelType w:val="hybridMultilevel"/>
    <w:tmpl w:val="5C405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B61660"/>
    <w:multiLevelType w:val="multilevel"/>
    <w:tmpl w:val="DC4E5E7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3" w15:restartNumberingAfterBreak="0">
    <w:nsid w:val="790A50A9"/>
    <w:multiLevelType w:val="hybridMultilevel"/>
    <w:tmpl w:val="9DFC5C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AFB4D1E"/>
    <w:multiLevelType w:val="hybridMultilevel"/>
    <w:tmpl w:val="5DB09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68453636">
    <w:abstractNumId w:val="26"/>
  </w:num>
  <w:num w:numId="2" w16cid:durableId="2019769685">
    <w:abstractNumId w:val="38"/>
  </w:num>
  <w:num w:numId="3" w16cid:durableId="509216542">
    <w:abstractNumId w:val="45"/>
  </w:num>
  <w:num w:numId="4" w16cid:durableId="1556509696">
    <w:abstractNumId w:val="16"/>
  </w:num>
  <w:num w:numId="5" w16cid:durableId="693531782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56985865">
    <w:abstractNumId w:val="0"/>
  </w:num>
  <w:num w:numId="7" w16cid:durableId="1389187774">
    <w:abstractNumId w:val="39"/>
  </w:num>
  <w:num w:numId="8" w16cid:durableId="804546251">
    <w:abstractNumId w:val="40"/>
  </w:num>
  <w:num w:numId="9" w16cid:durableId="1670522438">
    <w:abstractNumId w:val="25"/>
  </w:num>
  <w:num w:numId="10" w16cid:durableId="497428861">
    <w:abstractNumId w:val="32"/>
  </w:num>
  <w:num w:numId="11" w16cid:durableId="1495487181">
    <w:abstractNumId w:val="31"/>
  </w:num>
  <w:num w:numId="12" w16cid:durableId="1597593061">
    <w:abstractNumId w:val="12"/>
  </w:num>
  <w:num w:numId="13" w16cid:durableId="1034961873">
    <w:abstractNumId w:val="13"/>
  </w:num>
  <w:num w:numId="14" w16cid:durableId="1544706969">
    <w:abstractNumId w:val="3"/>
  </w:num>
  <w:num w:numId="15" w16cid:durableId="1268924481">
    <w:abstractNumId w:val="11"/>
  </w:num>
  <w:num w:numId="16" w16cid:durableId="1088887335">
    <w:abstractNumId w:val="15"/>
  </w:num>
  <w:num w:numId="17" w16cid:durableId="2101832447">
    <w:abstractNumId w:val="24"/>
  </w:num>
  <w:num w:numId="18" w16cid:durableId="1659767468">
    <w:abstractNumId w:val="30"/>
  </w:num>
  <w:num w:numId="19" w16cid:durableId="1117916640">
    <w:abstractNumId w:val="17"/>
  </w:num>
  <w:num w:numId="20" w16cid:durableId="1324628035">
    <w:abstractNumId w:val="29"/>
  </w:num>
  <w:num w:numId="21" w16cid:durableId="89811701">
    <w:abstractNumId w:val="9"/>
  </w:num>
  <w:num w:numId="22" w16cid:durableId="835339804">
    <w:abstractNumId w:val="36"/>
  </w:num>
  <w:num w:numId="23" w16cid:durableId="1122000157">
    <w:abstractNumId w:val="5"/>
  </w:num>
  <w:num w:numId="24" w16cid:durableId="1549105313">
    <w:abstractNumId w:val="44"/>
  </w:num>
  <w:num w:numId="25" w16cid:durableId="446194482">
    <w:abstractNumId w:val="20"/>
  </w:num>
  <w:num w:numId="26" w16cid:durableId="802161033">
    <w:abstractNumId w:val="8"/>
  </w:num>
  <w:num w:numId="27" w16cid:durableId="914971850">
    <w:abstractNumId w:val="23"/>
  </w:num>
  <w:num w:numId="28" w16cid:durableId="1728449570">
    <w:abstractNumId w:val="19"/>
  </w:num>
  <w:num w:numId="29" w16cid:durableId="817844198">
    <w:abstractNumId w:val="2"/>
  </w:num>
  <w:num w:numId="30" w16cid:durableId="315693836">
    <w:abstractNumId w:val="27"/>
  </w:num>
  <w:num w:numId="31" w16cid:durableId="1701011024">
    <w:abstractNumId w:val="34"/>
  </w:num>
  <w:num w:numId="32" w16cid:durableId="896626960">
    <w:abstractNumId w:val="18"/>
  </w:num>
  <w:num w:numId="33" w16cid:durableId="1794518147">
    <w:abstractNumId w:val="42"/>
  </w:num>
  <w:num w:numId="34" w16cid:durableId="259141055">
    <w:abstractNumId w:val="22"/>
  </w:num>
  <w:num w:numId="35" w16cid:durableId="1682315379">
    <w:abstractNumId w:val="21"/>
  </w:num>
  <w:num w:numId="36" w16cid:durableId="1184519044">
    <w:abstractNumId w:val="35"/>
  </w:num>
  <w:num w:numId="37" w16cid:durableId="363361217">
    <w:abstractNumId w:val="6"/>
  </w:num>
  <w:num w:numId="38" w16cid:durableId="426579797">
    <w:abstractNumId w:val="7"/>
  </w:num>
  <w:num w:numId="39" w16cid:durableId="538787910">
    <w:abstractNumId w:val="46"/>
  </w:num>
  <w:num w:numId="40" w16cid:durableId="957225311">
    <w:abstractNumId w:val="37"/>
  </w:num>
  <w:num w:numId="41" w16cid:durableId="843518238">
    <w:abstractNumId w:val="14"/>
  </w:num>
  <w:num w:numId="42" w16cid:durableId="2132363309">
    <w:abstractNumId w:val="41"/>
  </w:num>
  <w:num w:numId="43" w16cid:durableId="1832482117">
    <w:abstractNumId w:val="4"/>
  </w:num>
  <w:num w:numId="44" w16cid:durableId="364404144">
    <w:abstractNumId w:val="43"/>
  </w:num>
  <w:num w:numId="45" w16cid:durableId="1342004732">
    <w:abstractNumId w:val="28"/>
  </w:num>
  <w:num w:numId="46" w16cid:durableId="1685011489">
    <w:abstractNumId w:val="33"/>
  </w:num>
  <w:num w:numId="47" w16cid:durableId="241566137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18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42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6BB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661"/>
    <w:rsid w:val="00072859"/>
    <w:rsid w:val="0007293C"/>
    <w:rsid w:val="0007299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330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72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081"/>
    <w:rsid w:val="000A412F"/>
    <w:rsid w:val="000A433C"/>
    <w:rsid w:val="000A45F4"/>
    <w:rsid w:val="000A46C4"/>
    <w:rsid w:val="000A4B5D"/>
    <w:rsid w:val="000A52AF"/>
    <w:rsid w:val="000A561C"/>
    <w:rsid w:val="000A5772"/>
    <w:rsid w:val="000A6058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525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31E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51F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77B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5FE"/>
    <w:rsid w:val="000E4826"/>
    <w:rsid w:val="000E4841"/>
    <w:rsid w:val="000E48FB"/>
    <w:rsid w:val="000E5028"/>
    <w:rsid w:val="000E5090"/>
    <w:rsid w:val="000E552B"/>
    <w:rsid w:val="000E5822"/>
    <w:rsid w:val="000E58CF"/>
    <w:rsid w:val="000E59D8"/>
    <w:rsid w:val="000E59F2"/>
    <w:rsid w:val="000E5BBD"/>
    <w:rsid w:val="000E5BE3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BE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4C5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1FD"/>
    <w:rsid w:val="001226DE"/>
    <w:rsid w:val="00122762"/>
    <w:rsid w:val="001229D0"/>
    <w:rsid w:val="001229DA"/>
    <w:rsid w:val="001229E9"/>
    <w:rsid w:val="00122A07"/>
    <w:rsid w:val="00122FF2"/>
    <w:rsid w:val="00123257"/>
    <w:rsid w:val="00123809"/>
    <w:rsid w:val="001239C2"/>
    <w:rsid w:val="001239DE"/>
    <w:rsid w:val="00123BFF"/>
    <w:rsid w:val="00123DB9"/>
    <w:rsid w:val="0012404F"/>
    <w:rsid w:val="00124111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924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2EA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470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405"/>
    <w:rsid w:val="00164660"/>
    <w:rsid w:val="001646A8"/>
    <w:rsid w:val="00164847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70CA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13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5BD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076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9C8"/>
    <w:rsid w:val="001B4B15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A10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5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ADB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774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3A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0CE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A8"/>
    <w:rsid w:val="00200EFC"/>
    <w:rsid w:val="0020127A"/>
    <w:rsid w:val="00201354"/>
    <w:rsid w:val="0020158B"/>
    <w:rsid w:val="0020165E"/>
    <w:rsid w:val="002019FF"/>
    <w:rsid w:val="00201A58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5FA"/>
    <w:rsid w:val="00210673"/>
    <w:rsid w:val="002106A6"/>
    <w:rsid w:val="0021083C"/>
    <w:rsid w:val="0021091F"/>
    <w:rsid w:val="00210B7C"/>
    <w:rsid w:val="00211030"/>
    <w:rsid w:val="002110F1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8D2"/>
    <w:rsid w:val="00212B82"/>
    <w:rsid w:val="00212D86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A41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F6"/>
    <w:rsid w:val="00225E72"/>
    <w:rsid w:val="00225FE4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B97"/>
    <w:rsid w:val="00240E24"/>
    <w:rsid w:val="0024118F"/>
    <w:rsid w:val="00241470"/>
    <w:rsid w:val="002419FF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6E0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586"/>
    <w:rsid w:val="002458CF"/>
    <w:rsid w:val="0024599B"/>
    <w:rsid w:val="00245BD8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9A5"/>
    <w:rsid w:val="00251E3F"/>
    <w:rsid w:val="00251F01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D14"/>
    <w:rsid w:val="00254E40"/>
    <w:rsid w:val="002553E6"/>
    <w:rsid w:val="002555F0"/>
    <w:rsid w:val="00255817"/>
    <w:rsid w:val="002559A4"/>
    <w:rsid w:val="00255A0C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BD9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50"/>
    <w:rsid w:val="002662E2"/>
    <w:rsid w:val="0026637C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70F4"/>
    <w:rsid w:val="002773B3"/>
    <w:rsid w:val="002774CC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1AB"/>
    <w:rsid w:val="00282291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C85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8D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169"/>
    <w:rsid w:val="002C24AD"/>
    <w:rsid w:val="002C2654"/>
    <w:rsid w:val="002C2795"/>
    <w:rsid w:val="002C27CE"/>
    <w:rsid w:val="002C2AB3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6076"/>
    <w:rsid w:val="002D6137"/>
    <w:rsid w:val="002D647A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EF8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9AF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400D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FFE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D14"/>
    <w:rsid w:val="00311D70"/>
    <w:rsid w:val="00311EF9"/>
    <w:rsid w:val="00312487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5ED"/>
    <w:rsid w:val="0031372A"/>
    <w:rsid w:val="003137B2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251"/>
    <w:rsid w:val="00320571"/>
    <w:rsid w:val="00320574"/>
    <w:rsid w:val="0032082A"/>
    <w:rsid w:val="00320BA1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1DC"/>
    <w:rsid w:val="00322B71"/>
    <w:rsid w:val="00322EBD"/>
    <w:rsid w:val="00322FEE"/>
    <w:rsid w:val="00323460"/>
    <w:rsid w:val="00323737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4FB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E30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1B34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4190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9C8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41E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90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8DF"/>
    <w:rsid w:val="003A2C8E"/>
    <w:rsid w:val="003A3229"/>
    <w:rsid w:val="003A3520"/>
    <w:rsid w:val="003A372C"/>
    <w:rsid w:val="003A3BB4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8AD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26"/>
    <w:rsid w:val="003C37C2"/>
    <w:rsid w:val="003C390A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206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65B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61"/>
    <w:rsid w:val="00402187"/>
    <w:rsid w:val="0040229E"/>
    <w:rsid w:val="0040243F"/>
    <w:rsid w:val="00402BB1"/>
    <w:rsid w:val="004032AC"/>
    <w:rsid w:val="0040343B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05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30"/>
    <w:rsid w:val="00441957"/>
    <w:rsid w:val="00441AA1"/>
    <w:rsid w:val="00441B66"/>
    <w:rsid w:val="00441C17"/>
    <w:rsid w:val="00441EEC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1FD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746"/>
    <w:rsid w:val="00455884"/>
    <w:rsid w:val="00455956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03C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E6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B12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38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096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2796"/>
    <w:rsid w:val="004B2C7C"/>
    <w:rsid w:val="004B2EF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226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62"/>
    <w:rsid w:val="004C4476"/>
    <w:rsid w:val="004C4536"/>
    <w:rsid w:val="004C4708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40A3"/>
    <w:rsid w:val="004D41E7"/>
    <w:rsid w:val="004D4263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7EC"/>
    <w:rsid w:val="004F0C90"/>
    <w:rsid w:val="004F0EDA"/>
    <w:rsid w:val="004F11BD"/>
    <w:rsid w:val="004F11C3"/>
    <w:rsid w:val="004F14D5"/>
    <w:rsid w:val="004F1649"/>
    <w:rsid w:val="004F1A15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C78"/>
    <w:rsid w:val="004F5D10"/>
    <w:rsid w:val="004F5E3C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35B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956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A83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51"/>
    <w:rsid w:val="00527F95"/>
    <w:rsid w:val="00530188"/>
    <w:rsid w:val="005302B6"/>
    <w:rsid w:val="00530577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4F2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B00"/>
    <w:rsid w:val="00546BC4"/>
    <w:rsid w:val="00546BE1"/>
    <w:rsid w:val="00546F8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AE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750"/>
    <w:rsid w:val="00556B23"/>
    <w:rsid w:val="00556B5B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AF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1FC5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898"/>
    <w:rsid w:val="00573A02"/>
    <w:rsid w:val="00573B79"/>
    <w:rsid w:val="00573C07"/>
    <w:rsid w:val="0057486A"/>
    <w:rsid w:val="00574B90"/>
    <w:rsid w:val="00574C5C"/>
    <w:rsid w:val="005754BC"/>
    <w:rsid w:val="00575565"/>
    <w:rsid w:val="00575C2E"/>
    <w:rsid w:val="00575ED0"/>
    <w:rsid w:val="005762E7"/>
    <w:rsid w:val="00576A03"/>
    <w:rsid w:val="00576BC1"/>
    <w:rsid w:val="00576E0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07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41F"/>
    <w:rsid w:val="0059466A"/>
    <w:rsid w:val="0059467B"/>
    <w:rsid w:val="0059475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BFA"/>
    <w:rsid w:val="005A1CC0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9DA"/>
    <w:rsid w:val="005C3A7D"/>
    <w:rsid w:val="005C3C57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5BA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63C"/>
    <w:rsid w:val="005D674C"/>
    <w:rsid w:val="005D6994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231"/>
    <w:rsid w:val="005F53A2"/>
    <w:rsid w:val="005F5A1D"/>
    <w:rsid w:val="005F5DBD"/>
    <w:rsid w:val="005F5E71"/>
    <w:rsid w:val="005F6135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960"/>
    <w:rsid w:val="00600E24"/>
    <w:rsid w:val="00600EAD"/>
    <w:rsid w:val="00600EF9"/>
    <w:rsid w:val="00601042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4C3"/>
    <w:rsid w:val="0060557F"/>
    <w:rsid w:val="0060575A"/>
    <w:rsid w:val="0060578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EC8"/>
    <w:rsid w:val="00610179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80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06"/>
    <w:rsid w:val="0061696A"/>
    <w:rsid w:val="00616AD2"/>
    <w:rsid w:val="00616BA2"/>
    <w:rsid w:val="00616DDB"/>
    <w:rsid w:val="0061700B"/>
    <w:rsid w:val="00617112"/>
    <w:rsid w:val="00617190"/>
    <w:rsid w:val="00617341"/>
    <w:rsid w:val="006173AF"/>
    <w:rsid w:val="006174E0"/>
    <w:rsid w:val="00617570"/>
    <w:rsid w:val="006175FB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1F6E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597"/>
    <w:rsid w:val="0064671B"/>
    <w:rsid w:val="00646CC7"/>
    <w:rsid w:val="006473D1"/>
    <w:rsid w:val="00647928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3DE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98F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2B"/>
    <w:rsid w:val="00684669"/>
    <w:rsid w:val="00684731"/>
    <w:rsid w:val="00684860"/>
    <w:rsid w:val="00684CED"/>
    <w:rsid w:val="00685270"/>
    <w:rsid w:val="006853CF"/>
    <w:rsid w:val="006853D8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A07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CA3"/>
    <w:rsid w:val="006A3ED6"/>
    <w:rsid w:val="006A4696"/>
    <w:rsid w:val="006A48E3"/>
    <w:rsid w:val="006A4BD1"/>
    <w:rsid w:val="006A4C02"/>
    <w:rsid w:val="006A4DAA"/>
    <w:rsid w:val="006A4DF1"/>
    <w:rsid w:val="006A4FF4"/>
    <w:rsid w:val="006A5235"/>
    <w:rsid w:val="006A5457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7EBF"/>
    <w:rsid w:val="006B0041"/>
    <w:rsid w:val="006B0098"/>
    <w:rsid w:val="006B00E8"/>
    <w:rsid w:val="006B0113"/>
    <w:rsid w:val="006B02E7"/>
    <w:rsid w:val="006B03AA"/>
    <w:rsid w:val="006B0586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73E"/>
    <w:rsid w:val="006C0A29"/>
    <w:rsid w:val="006C0A93"/>
    <w:rsid w:val="006C0CAC"/>
    <w:rsid w:val="006C0FCB"/>
    <w:rsid w:val="006C1574"/>
    <w:rsid w:val="006C1740"/>
    <w:rsid w:val="006C18B7"/>
    <w:rsid w:val="006C19D1"/>
    <w:rsid w:val="006C19E7"/>
    <w:rsid w:val="006C1A5B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532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65"/>
    <w:rsid w:val="006E37D5"/>
    <w:rsid w:val="006E380C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68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51E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941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BEA"/>
    <w:rsid w:val="00711EFE"/>
    <w:rsid w:val="00711F11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77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24E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58F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D7A"/>
    <w:rsid w:val="00746184"/>
    <w:rsid w:val="0074659C"/>
    <w:rsid w:val="007468F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0FF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CA1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F9"/>
    <w:rsid w:val="00767328"/>
    <w:rsid w:val="00767682"/>
    <w:rsid w:val="00767825"/>
    <w:rsid w:val="00767832"/>
    <w:rsid w:val="007679FB"/>
    <w:rsid w:val="00767A39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293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458"/>
    <w:rsid w:val="007B27D2"/>
    <w:rsid w:val="007B28AF"/>
    <w:rsid w:val="007B28F6"/>
    <w:rsid w:val="007B2980"/>
    <w:rsid w:val="007B2C75"/>
    <w:rsid w:val="007B2DC8"/>
    <w:rsid w:val="007B2F64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A8D"/>
    <w:rsid w:val="007B4C55"/>
    <w:rsid w:val="007B4D47"/>
    <w:rsid w:val="007B4EF8"/>
    <w:rsid w:val="007B4FA9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6DD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4F72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C03"/>
    <w:rsid w:val="007D1171"/>
    <w:rsid w:val="007D13CC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34B"/>
    <w:rsid w:val="007D64A4"/>
    <w:rsid w:val="007D670F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0A5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86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F6"/>
    <w:rsid w:val="008016B3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092"/>
    <w:rsid w:val="008111BB"/>
    <w:rsid w:val="00811228"/>
    <w:rsid w:val="00811553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5F2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F03"/>
    <w:rsid w:val="008413EE"/>
    <w:rsid w:val="008415B8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0DF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62F"/>
    <w:rsid w:val="008556CB"/>
    <w:rsid w:val="00855801"/>
    <w:rsid w:val="008558DA"/>
    <w:rsid w:val="00855AD5"/>
    <w:rsid w:val="00855CAD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A50"/>
    <w:rsid w:val="00864B8B"/>
    <w:rsid w:val="00864BFF"/>
    <w:rsid w:val="00865391"/>
    <w:rsid w:val="00865468"/>
    <w:rsid w:val="00865859"/>
    <w:rsid w:val="00865AA0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21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85D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7D3"/>
    <w:rsid w:val="008968D7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18F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DA"/>
    <w:rsid w:val="008C48B5"/>
    <w:rsid w:val="008C4C8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BEE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0B"/>
    <w:rsid w:val="008D6F14"/>
    <w:rsid w:val="008D7109"/>
    <w:rsid w:val="008D71A2"/>
    <w:rsid w:val="008D7335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663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35"/>
    <w:rsid w:val="009037B5"/>
    <w:rsid w:val="00903BDC"/>
    <w:rsid w:val="00903D25"/>
    <w:rsid w:val="00903EC0"/>
    <w:rsid w:val="009045C9"/>
    <w:rsid w:val="009046D1"/>
    <w:rsid w:val="00904BD6"/>
    <w:rsid w:val="00904E58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6CF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EEF"/>
    <w:rsid w:val="00925F55"/>
    <w:rsid w:val="00925FAB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77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C38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568"/>
    <w:rsid w:val="009939BA"/>
    <w:rsid w:val="00993AB5"/>
    <w:rsid w:val="00995010"/>
    <w:rsid w:val="00995180"/>
    <w:rsid w:val="009951BA"/>
    <w:rsid w:val="00995617"/>
    <w:rsid w:val="00995759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629"/>
    <w:rsid w:val="00997864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6A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759"/>
    <w:rsid w:val="009A6824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678"/>
    <w:rsid w:val="009C3935"/>
    <w:rsid w:val="009C4176"/>
    <w:rsid w:val="009C42A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89B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53F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C33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9B2"/>
    <w:rsid w:val="00A04B5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8A0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7A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48F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1C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1FC6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B1E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1A8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33"/>
    <w:rsid w:val="00A952EA"/>
    <w:rsid w:val="00A95713"/>
    <w:rsid w:val="00A958A5"/>
    <w:rsid w:val="00A95A00"/>
    <w:rsid w:val="00A95BA6"/>
    <w:rsid w:val="00A95CB9"/>
    <w:rsid w:val="00A95CF9"/>
    <w:rsid w:val="00A95E3D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8F2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9A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8A5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48C"/>
    <w:rsid w:val="00AC254D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C69"/>
    <w:rsid w:val="00AC5CDB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7A0"/>
    <w:rsid w:val="00AD1826"/>
    <w:rsid w:val="00AD1E78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5F5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3F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4E1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77"/>
    <w:rsid w:val="00B025F1"/>
    <w:rsid w:val="00B02A49"/>
    <w:rsid w:val="00B02AFD"/>
    <w:rsid w:val="00B02DA3"/>
    <w:rsid w:val="00B02E80"/>
    <w:rsid w:val="00B0307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0BD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0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23D"/>
    <w:rsid w:val="00B1738A"/>
    <w:rsid w:val="00B173D2"/>
    <w:rsid w:val="00B17906"/>
    <w:rsid w:val="00B17944"/>
    <w:rsid w:val="00B17D70"/>
    <w:rsid w:val="00B17DB6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7DE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81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4C8"/>
    <w:rsid w:val="00B474E6"/>
    <w:rsid w:val="00B47751"/>
    <w:rsid w:val="00B47D81"/>
    <w:rsid w:val="00B47DD7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198"/>
    <w:rsid w:val="00B7133E"/>
    <w:rsid w:val="00B71374"/>
    <w:rsid w:val="00B716F3"/>
    <w:rsid w:val="00B71BC7"/>
    <w:rsid w:val="00B71C00"/>
    <w:rsid w:val="00B71E14"/>
    <w:rsid w:val="00B7200F"/>
    <w:rsid w:val="00B72124"/>
    <w:rsid w:val="00B7218A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319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067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0E0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7D4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8E"/>
    <w:rsid w:val="00B91D3B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BF4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118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560"/>
    <w:rsid w:val="00B97798"/>
    <w:rsid w:val="00B9795E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2A7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CA5"/>
    <w:rsid w:val="00BA5D56"/>
    <w:rsid w:val="00BA5EE1"/>
    <w:rsid w:val="00BA61AA"/>
    <w:rsid w:val="00BA6295"/>
    <w:rsid w:val="00BA6538"/>
    <w:rsid w:val="00BA65E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E4C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75"/>
    <w:rsid w:val="00BC0727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0C4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CDD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03"/>
    <w:rsid w:val="00BD213E"/>
    <w:rsid w:val="00BD2254"/>
    <w:rsid w:val="00BD22F8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6FA4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2A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EEE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214"/>
    <w:rsid w:val="00BF4532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34B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C9C"/>
    <w:rsid w:val="00C15D84"/>
    <w:rsid w:val="00C15FB3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9F"/>
    <w:rsid w:val="00C2506B"/>
    <w:rsid w:val="00C25343"/>
    <w:rsid w:val="00C2582C"/>
    <w:rsid w:val="00C25885"/>
    <w:rsid w:val="00C25C92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9A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D0"/>
    <w:rsid w:val="00C33326"/>
    <w:rsid w:val="00C333BE"/>
    <w:rsid w:val="00C33AC1"/>
    <w:rsid w:val="00C33F49"/>
    <w:rsid w:val="00C3400C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81D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1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9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6E1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E50"/>
    <w:rsid w:val="00CC2EB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7AC"/>
    <w:rsid w:val="00CD1A73"/>
    <w:rsid w:val="00CD1B91"/>
    <w:rsid w:val="00CD1E3D"/>
    <w:rsid w:val="00CD200B"/>
    <w:rsid w:val="00CD229B"/>
    <w:rsid w:val="00CD229D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6A6"/>
    <w:rsid w:val="00CD4B4A"/>
    <w:rsid w:val="00CD4D4E"/>
    <w:rsid w:val="00CD4D51"/>
    <w:rsid w:val="00CD5013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B9D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84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2B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2E52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73B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E0A"/>
    <w:rsid w:val="00D00F06"/>
    <w:rsid w:val="00D010CD"/>
    <w:rsid w:val="00D01307"/>
    <w:rsid w:val="00D0177D"/>
    <w:rsid w:val="00D01793"/>
    <w:rsid w:val="00D02016"/>
    <w:rsid w:val="00D020F5"/>
    <w:rsid w:val="00D022CE"/>
    <w:rsid w:val="00D02BE9"/>
    <w:rsid w:val="00D02D0B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4E"/>
    <w:rsid w:val="00D11599"/>
    <w:rsid w:val="00D117F0"/>
    <w:rsid w:val="00D11929"/>
    <w:rsid w:val="00D11A8E"/>
    <w:rsid w:val="00D11BFE"/>
    <w:rsid w:val="00D11C12"/>
    <w:rsid w:val="00D11C6E"/>
    <w:rsid w:val="00D11DD1"/>
    <w:rsid w:val="00D11EAF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4EF0"/>
    <w:rsid w:val="00D150AC"/>
    <w:rsid w:val="00D1527F"/>
    <w:rsid w:val="00D1574F"/>
    <w:rsid w:val="00D158B2"/>
    <w:rsid w:val="00D1598B"/>
    <w:rsid w:val="00D1601B"/>
    <w:rsid w:val="00D1613A"/>
    <w:rsid w:val="00D16526"/>
    <w:rsid w:val="00D1662F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27F41"/>
    <w:rsid w:val="00D3004C"/>
    <w:rsid w:val="00D300B3"/>
    <w:rsid w:val="00D30B61"/>
    <w:rsid w:val="00D30C93"/>
    <w:rsid w:val="00D310AA"/>
    <w:rsid w:val="00D31194"/>
    <w:rsid w:val="00D31226"/>
    <w:rsid w:val="00D313C9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731"/>
    <w:rsid w:val="00D357A8"/>
    <w:rsid w:val="00D358CC"/>
    <w:rsid w:val="00D35976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07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49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A44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1E0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590"/>
    <w:rsid w:val="00D766C9"/>
    <w:rsid w:val="00D76BAE"/>
    <w:rsid w:val="00D76C53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CD8"/>
    <w:rsid w:val="00D85CE4"/>
    <w:rsid w:val="00D85D48"/>
    <w:rsid w:val="00D860ED"/>
    <w:rsid w:val="00D8635A"/>
    <w:rsid w:val="00D864EC"/>
    <w:rsid w:val="00D86A06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13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ABC"/>
    <w:rsid w:val="00DA6CCF"/>
    <w:rsid w:val="00DA6F4C"/>
    <w:rsid w:val="00DA6F94"/>
    <w:rsid w:val="00DA717F"/>
    <w:rsid w:val="00DA724F"/>
    <w:rsid w:val="00DA7354"/>
    <w:rsid w:val="00DA75AA"/>
    <w:rsid w:val="00DA779D"/>
    <w:rsid w:val="00DA7824"/>
    <w:rsid w:val="00DA78A5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80"/>
    <w:rsid w:val="00DB2171"/>
    <w:rsid w:val="00DB2335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C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487"/>
    <w:rsid w:val="00DE155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D8E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4E"/>
    <w:rsid w:val="00DF5A72"/>
    <w:rsid w:val="00DF5BC6"/>
    <w:rsid w:val="00DF5D0E"/>
    <w:rsid w:val="00DF5F3A"/>
    <w:rsid w:val="00DF6058"/>
    <w:rsid w:val="00DF63C7"/>
    <w:rsid w:val="00DF69F6"/>
    <w:rsid w:val="00DF6BE8"/>
    <w:rsid w:val="00DF6C6C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4DE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3CB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0F7C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B4F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E99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B76"/>
    <w:rsid w:val="00E72BE9"/>
    <w:rsid w:val="00E72C3C"/>
    <w:rsid w:val="00E72C5E"/>
    <w:rsid w:val="00E72D8A"/>
    <w:rsid w:val="00E72FFD"/>
    <w:rsid w:val="00E73163"/>
    <w:rsid w:val="00E732B4"/>
    <w:rsid w:val="00E736C7"/>
    <w:rsid w:val="00E739D3"/>
    <w:rsid w:val="00E73BDF"/>
    <w:rsid w:val="00E74013"/>
    <w:rsid w:val="00E7435B"/>
    <w:rsid w:val="00E746C5"/>
    <w:rsid w:val="00E74A7C"/>
    <w:rsid w:val="00E75170"/>
    <w:rsid w:val="00E7535E"/>
    <w:rsid w:val="00E7546A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6A6"/>
    <w:rsid w:val="00E77A2A"/>
    <w:rsid w:val="00E8023E"/>
    <w:rsid w:val="00E80295"/>
    <w:rsid w:val="00E804E0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905"/>
    <w:rsid w:val="00E83997"/>
    <w:rsid w:val="00E83C5F"/>
    <w:rsid w:val="00E84120"/>
    <w:rsid w:val="00E8415A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6F1"/>
    <w:rsid w:val="00E87E00"/>
    <w:rsid w:val="00E901FF"/>
    <w:rsid w:val="00E902BA"/>
    <w:rsid w:val="00E90439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083"/>
    <w:rsid w:val="00EA6358"/>
    <w:rsid w:val="00EA6360"/>
    <w:rsid w:val="00EA6788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A7D03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9EF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15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630"/>
    <w:rsid w:val="00EE6981"/>
    <w:rsid w:val="00EE6C0A"/>
    <w:rsid w:val="00EE6DBD"/>
    <w:rsid w:val="00EE6E68"/>
    <w:rsid w:val="00EE6F7F"/>
    <w:rsid w:val="00EE7127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575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C9E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494"/>
    <w:rsid w:val="00F136E5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95B"/>
    <w:rsid w:val="00F17A89"/>
    <w:rsid w:val="00F17B69"/>
    <w:rsid w:val="00F17CF5"/>
    <w:rsid w:val="00F17E63"/>
    <w:rsid w:val="00F17FF6"/>
    <w:rsid w:val="00F20172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AB9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903"/>
    <w:rsid w:val="00F37C25"/>
    <w:rsid w:val="00F37E36"/>
    <w:rsid w:val="00F4013A"/>
    <w:rsid w:val="00F4039C"/>
    <w:rsid w:val="00F405E8"/>
    <w:rsid w:val="00F40694"/>
    <w:rsid w:val="00F40B38"/>
    <w:rsid w:val="00F40B5C"/>
    <w:rsid w:val="00F40CBA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16A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42F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A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310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5D42"/>
    <w:rsid w:val="00F9606C"/>
    <w:rsid w:val="00F960EE"/>
    <w:rsid w:val="00F9684A"/>
    <w:rsid w:val="00F96AEA"/>
    <w:rsid w:val="00F96EAD"/>
    <w:rsid w:val="00F970D3"/>
    <w:rsid w:val="00F97319"/>
    <w:rsid w:val="00F9732D"/>
    <w:rsid w:val="00F975EB"/>
    <w:rsid w:val="00F97796"/>
    <w:rsid w:val="00F979B7"/>
    <w:rsid w:val="00FA0032"/>
    <w:rsid w:val="00FA032B"/>
    <w:rsid w:val="00FA037D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2BD4"/>
    <w:rsid w:val="00FB2DDC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D11"/>
    <w:rsid w:val="00FC2E2E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29D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8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294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288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uiPriority w:val="99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C00E0D-E7C4-45F4-8AEC-8229585760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21950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4635</cp:revision>
  <cp:lastPrinted>2009-04-22T21:01:00Z</cp:lastPrinted>
  <dcterms:created xsi:type="dcterms:W3CDTF">2020-07-20T16:47:00Z</dcterms:created>
  <dcterms:modified xsi:type="dcterms:W3CDTF">2023-08-11T12:28:00Z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